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567"/>
        <w:gridCol w:w="330"/>
        <w:gridCol w:w="27"/>
        <w:gridCol w:w="52"/>
        <w:gridCol w:w="43"/>
        <w:gridCol w:w="139"/>
        <w:gridCol w:w="126"/>
        <w:gridCol w:w="162"/>
        <w:gridCol w:w="142"/>
        <w:gridCol w:w="279"/>
        <w:gridCol w:w="144"/>
        <w:gridCol w:w="283"/>
        <w:gridCol w:w="2929"/>
        <w:gridCol w:w="166"/>
        <w:gridCol w:w="499"/>
        <w:gridCol w:w="467"/>
        <w:gridCol w:w="241"/>
        <w:gridCol w:w="610"/>
        <w:gridCol w:w="227"/>
        <w:gridCol w:w="2495"/>
        <w:gridCol w:w="23"/>
      </w:tblGrid>
      <w:tr w:rsidR="008F6547" w:rsidRPr="008F6547" w14:paraId="61AB270A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 w:val="restart"/>
            <w:noWrap/>
            <w:tcMar>
              <w:left w:w="28" w:type="dxa"/>
            </w:tcMar>
          </w:tcPr>
          <w:p w14:paraId="6E2A00EE" w14:textId="77777777" w:rsidR="00B4604D" w:rsidRDefault="003B3093" w:rsidP="00586235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Soest</w:t>
            </w:r>
          </w:p>
          <w:p w14:paraId="5C729A7A" w14:textId="77777777" w:rsidR="00E56EB9" w:rsidRDefault="00E56EB9" w:rsidP="00586235">
            <w:pPr>
              <w:jc w:val="left"/>
            </w:pPr>
            <w:r>
              <w:t>Zentrale Vergabestelle</w:t>
            </w:r>
          </w:p>
          <w:p w14:paraId="339D2971" w14:textId="77777777" w:rsidR="00E56EB9" w:rsidRDefault="00E56EB9" w:rsidP="00586235">
            <w:pPr>
              <w:jc w:val="left"/>
            </w:pPr>
            <w:r>
              <w:t>Windmühlenweg 21</w:t>
            </w:r>
          </w:p>
          <w:p w14:paraId="2F4B95D7" w14:textId="77777777" w:rsidR="00E56EB9" w:rsidRDefault="00E56EB9" w:rsidP="00586235">
            <w:pPr>
              <w:jc w:val="left"/>
            </w:pPr>
            <w:r>
              <w:t>59494 Soest</w:t>
            </w:r>
          </w:p>
          <w:p w14:paraId="01C01F05" w14:textId="77777777" w:rsidR="00327302" w:rsidRDefault="00327302" w:rsidP="00586235">
            <w:pPr>
              <w:jc w:val="left"/>
            </w:pPr>
          </w:p>
          <w:p w14:paraId="4272A1FD" w14:textId="77777777" w:rsidR="00327302" w:rsidRDefault="00327302" w:rsidP="00327302">
            <w:pPr>
              <w:pStyle w:val="NurText"/>
              <w:spacing w:line="276" w:lineRule="auto"/>
            </w:pPr>
          </w:p>
          <w:p w14:paraId="42BD2FF8" w14:textId="77777777" w:rsidR="00327302" w:rsidRDefault="00327302" w:rsidP="00327302">
            <w:pPr>
              <w:pStyle w:val="NurText"/>
              <w:spacing w:line="276" w:lineRule="auto"/>
            </w:pPr>
          </w:p>
          <w:p w14:paraId="6EE60B64" w14:textId="77777777" w:rsidR="00327302" w:rsidRDefault="00327302" w:rsidP="00327302">
            <w:pPr>
              <w:pStyle w:val="NurText"/>
              <w:spacing w:line="276" w:lineRule="auto"/>
            </w:pPr>
          </w:p>
          <w:p w14:paraId="0A4FF46A" w14:textId="77777777" w:rsidR="00327302" w:rsidRPr="008F6547" w:rsidRDefault="00327302" w:rsidP="00327302">
            <w:pPr>
              <w:jc w:val="left"/>
            </w:pPr>
          </w:p>
        </w:tc>
        <w:tc>
          <w:tcPr>
            <w:tcW w:w="4539" w:type="dxa"/>
            <w:gridSpan w:val="6"/>
            <w:tcBorders>
              <w:bottom w:val="single" w:sz="4" w:space="0" w:color="808080"/>
            </w:tcBorders>
            <w:noWrap/>
            <w:vAlign w:val="center"/>
          </w:tcPr>
          <w:p w14:paraId="38604E5D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469CDDCD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05A1FD" w14:textId="77777777"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392474AD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22CC04EC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F5C9DB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124D9BDF" w14:textId="6280FBD5" w:rsidR="008F6547" w:rsidRPr="008F6547" w:rsidRDefault="001A72C2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46616E29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458477E3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E5860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0B53D8DF" w14:textId="68D9C5A1" w:rsidR="008F6547" w:rsidRPr="008F6547" w:rsidRDefault="001A72C2" w:rsidP="008F654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2AB38F12" w14:textId="75E0870C" w:rsidR="008F6547" w:rsidRPr="008F6547" w:rsidRDefault="00FA20FE" w:rsidP="008F6547">
            <w:r>
              <w:t>Verhandlungsvergabe ohne Teilnahmewettbewerb</w:t>
            </w:r>
          </w:p>
        </w:tc>
      </w:tr>
      <w:tr w:rsidR="006E0531" w:rsidRPr="008F6547" w14:paraId="4E8C32FD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F80AD9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7C4CFF8" w14:textId="77777777" w:rsidR="006E0531" w:rsidRPr="008F6547" w:rsidRDefault="00A01216" w:rsidP="006E0531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746B2C37" w14:textId="3A763F1D" w:rsidR="006E0531" w:rsidRPr="008F6547" w:rsidRDefault="00FA20FE" w:rsidP="005E77BC">
            <w:r>
              <w:t>Verhandlungsvergabe mit Teilnahmewettbewerb</w:t>
            </w:r>
          </w:p>
        </w:tc>
      </w:tr>
      <w:tr w:rsidR="008F6547" w:rsidRPr="008F6547" w14:paraId="789A0497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8CFB3C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028F1926" w14:textId="77777777" w:rsidR="008F6547" w:rsidRPr="008F6547" w:rsidRDefault="00F46694" w:rsidP="008F654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46C46D18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8F6547" w:rsidRPr="008F6547" w14:paraId="3E343861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AF01A7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FDF339E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221A2F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CC06F8" w14:textId="77777777" w:rsidR="008F6547" w:rsidRPr="008F6547" w:rsidRDefault="008F6547" w:rsidP="008F6547">
            <w:r w:rsidRPr="008F6547">
              <w:t>Internationale NATO-Ausschreibung</w:t>
            </w:r>
          </w:p>
        </w:tc>
      </w:tr>
      <w:tr w:rsidR="008F6547" w:rsidRPr="008F6547" w14:paraId="4BD4DEC8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63A45F" w14:textId="77777777"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2DA5C720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0C05F5C5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73756C" w14:textId="77777777" w:rsidR="008F6547" w:rsidRPr="008F6547" w:rsidRDefault="008F6547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86C971D" w14:textId="7B161B10" w:rsidR="008F6547" w:rsidRPr="008F6547" w:rsidRDefault="00221A2F" w:rsidP="008F6547">
            <w:r>
              <w:t>01.10.2026</w:t>
            </w:r>
          </w:p>
        </w:tc>
        <w:tc>
          <w:tcPr>
            <w:tcW w:w="249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EDF612" w14:textId="2B747E92" w:rsidR="008F6547" w:rsidRPr="008F6547" w:rsidRDefault="00221A2F" w:rsidP="008F6547">
            <w:r>
              <w:t>08</w:t>
            </w:r>
            <w:r w:rsidR="00A32791">
              <w:t>:</w:t>
            </w:r>
            <w:r w:rsidR="00147627">
              <w:t>30</w:t>
            </w:r>
            <w:r w:rsidR="00A32791">
              <w:t xml:space="preserve"> </w:t>
            </w:r>
            <w:r w:rsidR="00B4604D">
              <w:t>Uhr</w:t>
            </w:r>
          </w:p>
        </w:tc>
      </w:tr>
      <w:tr w:rsidR="00362A49" w:rsidRPr="008F6547" w14:paraId="60A93650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B24940" w14:textId="77777777" w:rsidR="00362A49" w:rsidRPr="008F6547" w:rsidRDefault="00362A49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61B10F6A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748F02AC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958EFA" w14:textId="77777777" w:rsidR="00362A49" w:rsidRPr="008F6547" w:rsidRDefault="00362A49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29AE696" w14:textId="6EE56682" w:rsidR="00362A49" w:rsidRPr="008F6547" w:rsidRDefault="00221A2F" w:rsidP="008F6547">
            <w:r>
              <w:t>01.10.2026</w:t>
            </w:r>
          </w:p>
        </w:tc>
        <w:tc>
          <w:tcPr>
            <w:tcW w:w="249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8CD332" w14:textId="126C8BE8" w:rsidR="00362A49" w:rsidRPr="008F6547" w:rsidRDefault="00221A2F" w:rsidP="008F6547">
            <w:r>
              <w:t>09</w:t>
            </w:r>
            <w:r w:rsidR="0098721A">
              <w:t>:00 Uhr</w:t>
            </w:r>
          </w:p>
        </w:tc>
      </w:tr>
      <w:tr w:rsidR="008F6547" w:rsidRPr="008F6547" w14:paraId="7D5B887B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674B3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4E97C660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40" w:type="dxa"/>
            <w:gridSpan w:val="5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FA2386D" w14:textId="77777777" w:rsidR="008F6547" w:rsidRPr="008E12D3" w:rsidRDefault="00BF635E" w:rsidP="008F6547">
            <w:r>
              <w:t>Kommunale Betriebe Soest</w:t>
            </w:r>
          </w:p>
        </w:tc>
      </w:tr>
      <w:tr w:rsidR="008F6547" w:rsidRPr="008F6547" w14:paraId="4E57B84D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8FE38D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A195E4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40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A42C3A0" w14:textId="77777777" w:rsidR="008F6547" w:rsidRPr="006E0531" w:rsidRDefault="00C0229D" w:rsidP="008F6547">
            <w:pPr>
              <w:rPr>
                <w:highlight w:val="yellow"/>
              </w:rPr>
            </w:pPr>
            <w:r w:rsidRPr="00C0229D">
              <w:t>Christophorusweg 7</w:t>
            </w:r>
          </w:p>
        </w:tc>
      </w:tr>
      <w:tr w:rsidR="008F6547" w:rsidRPr="008F6547" w14:paraId="79E60307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464063" w14:textId="77777777" w:rsidR="008F6547" w:rsidRPr="008F6547" w:rsidRDefault="008F6547" w:rsidP="008F6547"/>
        </w:tc>
        <w:tc>
          <w:tcPr>
            <w:tcW w:w="120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20C459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3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194E85" w14:textId="77777777" w:rsidR="008F6547" w:rsidRPr="008E12D3" w:rsidRDefault="00BF635E" w:rsidP="008F6547">
            <w:r>
              <w:t>7</w:t>
            </w:r>
          </w:p>
        </w:tc>
      </w:tr>
      <w:tr w:rsidR="008F6547" w:rsidRPr="008F6547" w14:paraId="1049A8FC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F2506" w14:textId="77777777"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80C05DC" w14:textId="7454507E" w:rsidR="008F6547" w:rsidRPr="008F6547" w:rsidRDefault="008F6547" w:rsidP="00A250A6"/>
        </w:tc>
      </w:tr>
      <w:tr w:rsidR="00E82F50" w:rsidRPr="008F6547" w14:paraId="0B3CC23E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noWrap/>
            <w:tcMar>
              <w:left w:w="28" w:type="dxa"/>
            </w:tcMar>
            <w:vAlign w:val="center"/>
          </w:tcPr>
          <w:p w14:paraId="74E479C6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9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14:paraId="7C20A3E7" w14:textId="77777777" w:rsidR="00E82F50" w:rsidRPr="008F6547" w:rsidRDefault="00E82F50" w:rsidP="008F6547"/>
        </w:tc>
      </w:tr>
      <w:tr w:rsidR="008F6547" w:rsidRPr="008F6547" w14:paraId="609213FF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noWrap/>
            <w:tcMar>
              <w:left w:w="28" w:type="dxa"/>
            </w:tcMar>
            <w:vAlign w:val="center"/>
          </w:tcPr>
          <w:p w14:paraId="34F47899" w14:textId="77777777" w:rsidR="008F6547" w:rsidRPr="00586235" w:rsidRDefault="008F6547" w:rsidP="008F6547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539" w:type="dxa"/>
            <w:gridSpan w:val="6"/>
            <w:noWrap/>
            <w:vAlign w:val="center"/>
          </w:tcPr>
          <w:p w14:paraId="21C368A4" w14:textId="77777777" w:rsidR="008F6547" w:rsidRPr="008F6547" w:rsidRDefault="008F6547" w:rsidP="008F6547"/>
        </w:tc>
      </w:tr>
      <w:tr w:rsidR="008F6547" w:rsidRPr="008F6547" w14:paraId="29D8C1A2" w14:textId="7777777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4"/>
            <w:noWrap/>
            <w:tcMar>
              <w:left w:w="28" w:type="dxa"/>
            </w:tcMar>
            <w:vAlign w:val="center"/>
          </w:tcPr>
          <w:p w14:paraId="5F161538" w14:textId="4CA9F1B3" w:rsidR="008F6547" w:rsidRPr="00586235" w:rsidRDefault="00C44039" w:rsidP="0050306C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(Vergabeverfahren </w:t>
            </w:r>
            <w:r w:rsidR="001A72C2">
              <w:rPr>
                <w:bCs/>
                <w:iCs/>
              </w:rPr>
              <w:t xml:space="preserve">öffentliche Ausschreibung </w:t>
            </w:r>
            <w:r w:rsidR="00CD3046">
              <w:rPr>
                <w:bCs/>
                <w:iCs/>
              </w:rPr>
              <w:t>nach UVgO/VOL/B</w:t>
            </w:r>
            <w:r>
              <w:rPr>
                <w:bCs/>
                <w:iCs/>
              </w:rPr>
              <w:t>)</w:t>
            </w:r>
          </w:p>
        </w:tc>
        <w:tc>
          <w:tcPr>
            <w:tcW w:w="2044" w:type="dxa"/>
            <w:gridSpan w:val="5"/>
            <w:noWrap/>
            <w:vAlign w:val="center"/>
          </w:tcPr>
          <w:p w14:paraId="6D3901A6" w14:textId="77777777" w:rsidR="008F6547" w:rsidRPr="008F6547" w:rsidRDefault="008F6547" w:rsidP="008F6547"/>
        </w:tc>
        <w:tc>
          <w:tcPr>
            <w:tcW w:w="2495" w:type="dxa"/>
            <w:noWrap/>
            <w:vAlign w:val="center"/>
          </w:tcPr>
          <w:p w14:paraId="3F012442" w14:textId="77777777" w:rsidR="008F6547" w:rsidRPr="008F6547" w:rsidRDefault="008F6547" w:rsidP="008F6547"/>
        </w:tc>
      </w:tr>
      <w:tr w:rsidR="00C44039" w:rsidRPr="008F6547" w14:paraId="7E33F0F5" w14:textId="7777777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0"/>
            <w:noWrap/>
            <w:tcMar>
              <w:left w:w="28" w:type="dxa"/>
            </w:tcMar>
            <w:vAlign w:val="center"/>
          </w:tcPr>
          <w:p w14:paraId="7B892C87" w14:textId="77777777" w:rsidR="00C44039" w:rsidRPr="008F6547" w:rsidDel="00B9692F" w:rsidRDefault="00C44039" w:rsidP="008F6547"/>
        </w:tc>
        <w:tc>
          <w:tcPr>
            <w:tcW w:w="8061" w:type="dxa"/>
            <w:gridSpan w:val="10"/>
            <w:noWrap/>
            <w:vAlign w:val="center"/>
          </w:tcPr>
          <w:p w14:paraId="587E3E96" w14:textId="77777777" w:rsidR="00C44039" w:rsidRDefault="00C44039" w:rsidP="008F6547"/>
        </w:tc>
      </w:tr>
      <w:tr w:rsidR="00C44039" w:rsidRPr="008F6547" w14:paraId="5A37A597" w14:textId="77777777" w:rsidTr="008B3046">
        <w:trPr>
          <w:gridAfter w:val="1"/>
          <w:wAfter w:w="23" w:type="dxa"/>
          <w:trHeight w:val="284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29AFD97F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2B1C6F71" w14:textId="7777777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0"/>
            <w:noWrap/>
            <w:tcMar>
              <w:left w:w="28" w:type="dxa"/>
            </w:tcMar>
            <w:vAlign w:val="center"/>
          </w:tcPr>
          <w:p w14:paraId="23D8847F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61" w:type="dxa"/>
            <w:gridSpan w:val="10"/>
            <w:noWrap/>
            <w:vAlign w:val="center"/>
          </w:tcPr>
          <w:p w14:paraId="445FD287" w14:textId="556E792C" w:rsidR="008F6547" w:rsidRPr="006A5D4D" w:rsidRDefault="00FA20FE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Lieferleistung</w:t>
            </w:r>
          </w:p>
        </w:tc>
      </w:tr>
      <w:tr w:rsidR="00B9692F" w:rsidRPr="008F6547" w14:paraId="7D02E2F9" w14:textId="7777777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0"/>
            <w:vMerge w:val="restart"/>
            <w:noWrap/>
            <w:tcMar>
              <w:left w:w="28" w:type="dxa"/>
            </w:tcMar>
            <w:vAlign w:val="center"/>
          </w:tcPr>
          <w:p w14:paraId="7CEC1930" w14:textId="49A14254" w:rsidR="00B9692F" w:rsidRPr="00FA20FE" w:rsidRDefault="00F2053D" w:rsidP="008F6547">
            <w:pPr>
              <w:rPr>
                <w:sz w:val="16"/>
                <w:szCs w:val="16"/>
              </w:rPr>
            </w:pPr>
            <w:r w:rsidRPr="00FA20FE">
              <w:rPr>
                <w:sz w:val="16"/>
                <w:szCs w:val="16"/>
              </w:rPr>
              <w:t>KB</w:t>
            </w:r>
            <w:r w:rsidR="00FA20FE" w:rsidRPr="00FA20FE">
              <w:rPr>
                <w:sz w:val="16"/>
                <w:szCs w:val="16"/>
              </w:rPr>
              <w:t>-Fuhrpark 2026/</w:t>
            </w:r>
            <w:r w:rsidR="001A72C2">
              <w:rPr>
                <w:sz w:val="16"/>
                <w:szCs w:val="16"/>
              </w:rPr>
              <w:t>4</w:t>
            </w:r>
          </w:p>
        </w:tc>
        <w:tc>
          <w:tcPr>
            <w:tcW w:w="8061" w:type="dxa"/>
            <w:gridSpan w:val="10"/>
            <w:tcBorders>
              <w:bottom w:val="single" w:sz="4" w:space="0" w:color="808080"/>
            </w:tcBorders>
            <w:vAlign w:val="center"/>
          </w:tcPr>
          <w:p w14:paraId="088F5029" w14:textId="0DA3CF86" w:rsidR="00B9692F" w:rsidRPr="005A1E83" w:rsidRDefault="00FA20FE" w:rsidP="00C35FA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Lieferung </w:t>
            </w:r>
            <w:r w:rsidR="001A72C2">
              <w:rPr>
                <w:rFonts w:cs="Arial"/>
                <w:sz w:val="18"/>
                <w:szCs w:val="18"/>
              </w:rPr>
              <w:t>LKW für vorhandenen Abrollcontaineraufbau und vorhandene Winterdienstausstattung</w:t>
            </w:r>
            <w:r w:rsidR="00CD3046">
              <w:rPr>
                <w:rFonts w:cs="Arial"/>
                <w:sz w:val="18"/>
                <w:szCs w:val="18"/>
              </w:rPr>
              <w:t>, inklusive der Leistungserbringung vorhandene Aufbauten/Anbauten zu montieren</w:t>
            </w:r>
          </w:p>
        </w:tc>
      </w:tr>
      <w:tr w:rsidR="00B9692F" w:rsidRPr="008F6547" w14:paraId="19A22EAD" w14:textId="7777777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0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CA5F7E" w14:textId="77777777" w:rsidR="00B9692F" w:rsidRPr="008F6547" w:rsidRDefault="00B9692F" w:rsidP="008F6547"/>
        </w:tc>
        <w:tc>
          <w:tcPr>
            <w:tcW w:w="8061" w:type="dxa"/>
            <w:gridSpan w:val="10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BE5A7C" w14:textId="77777777" w:rsidR="00B9692F" w:rsidRPr="008F6547" w:rsidRDefault="00B9692F" w:rsidP="008F6547"/>
        </w:tc>
      </w:tr>
      <w:tr w:rsidR="008F6547" w:rsidRPr="006A5D4D" w14:paraId="1DFBDD6C" w14:textId="77777777" w:rsidTr="00AD535F">
        <w:trPr>
          <w:gridAfter w:val="1"/>
          <w:wAfter w:w="23" w:type="dxa"/>
          <w:trHeight w:val="301"/>
        </w:trPr>
        <w:tc>
          <w:tcPr>
            <w:tcW w:w="1867" w:type="dxa"/>
            <w:gridSpan w:val="10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E55E56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61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14:paraId="636111FC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42C80E3F" w14:textId="7777777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6A28C9" w14:textId="4AAAFAEC" w:rsidR="00B9692F" w:rsidRPr="00FA20FE" w:rsidRDefault="00FA20FE" w:rsidP="008F6547">
            <w:pPr>
              <w:rPr>
                <w:sz w:val="16"/>
                <w:szCs w:val="16"/>
              </w:rPr>
            </w:pPr>
            <w:r w:rsidRPr="00FA20FE">
              <w:rPr>
                <w:sz w:val="16"/>
                <w:szCs w:val="16"/>
              </w:rPr>
              <w:t xml:space="preserve">KB-Fuhrpark </w:t>
            </w:r>
            <w:r w:rsidR="001A72C2">
              <w:rPr>
                <w:sz w:val="16"/>
                <w:szCs w:val="16"/>
              </w:rPr>
              <w:t>4</w:t>
            </w:r>
          </w:p>
        </w:tc>
        <w:tc>
          <w:tcPr>
            <w:tcW w:w="8061" w:type="dxa"/>
            <w:gridSpan w:val="10"/>
            <w:tcBorders>
              <w:bottom w:val="single" w:sz="4" w:space="0" w:color="808080"/>
            </w:tcBorders>
            <w:vAlign w:val="center"/>
          </w:tcPr>
          <w:p w14:paraId="5B861B09" w14:textId="76D50846" w:rsidR="00A01216" w:rsidRPr="001A72C2" w:rsidRDefault="00FA20FE" w:rsidP="00FA20FE">
            <w:pPr>
              <w:spacing w:after="400"/>
              <w:rPr>
                <w:sz w:val="18"/>
                <w:szCs w:val="18"/>
              </w:rPr>
            </w:pPr>
            <w:r w:rsidRPr="001A72C2">
              <w:rPr>
                <w:sz w:val="18"/>
                <w:szCs w:val="18"/>
              </w:rPr>
              <w:t xml:space="preserve">Beschaffung eines </w:t>
            </w:r>
            <w:r w:rsidR="001A72C2" w:rsidRPr="001A72C2">
              <w:rPr>
                <w:rFonts w:cs="Arial"/>
                <w:sz w:val="18"/>
                <w:szCs w:val="18"/>
              </w:rPr>
              <w:t>LKW für vorhandenen Abrollcontaineraufbau und vorhandene Winterdienstausstattung</w:t>
            </w:r>
            <w:r w:rsidR="001A72C2" w:rsidRPr="001A72C2">
              <w:rPr>
                <w:sz w:val="18"/>
                <w:szCs w:val="18"/>
              </w:rPr>
              <w:t xml:space="preserve"> </w:t>
            </w:r>
            <w:r w:rsidRPr="001A72C2">
              <w:rPr>
                <w:sz w:val="18"/>
                <w:szCs w:val="18"/>
              </w:rPr>
              <w:t>für den Kommunalbetrieb</w:t>
            </w:r>
          </w:p>
        </w:tc>
      </w:tr>
      <w:tr w:rsidR="008F6547" w:rsidRPr="008F6547" w14:paraId="55DFE325" w14:textId="77777777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0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D768E5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6DD0CFC4" w14:textId="77777777" w:rsidTr="0088034D">
        <w:trPr>
          <w:gridAfter w:val="1"/>
          <w:wAfter w:w="23" w:type="dxa"/>
          <w:trHeight w:val="397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919E700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361" w:type="dxa"/>
            <w:gridSpan w:val="19"/>
            <w:noWrap/>
            <w:vAlign w:val="center"/>
          </w:tcPr>
          <w:p w14:paraId="41BF9556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3E7E5A" w:rsidRPr="00520D3B" w14:paraId="129CAB21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EBF9600" w14:textId="77777777" w:rsidR="003E7E5A" w:rsidRPr="007E75E9" w:rsidRDefault="00AD535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591" w:type="dxa"/>
            <w:gridSpan w:val="5"/>
            <w:shd w:val="clear" w:color="auto" w:fill="auto"/>
            <w:noWrap/>
            <w:vAlign w:val="center"/>
          </w:tcPr>
          <w:p w14:paraId="16EA6B53" w14:textId="77777777" w:rsidR="003E7E5A" w:rsidRPr="004749BE" w:rsidRDefault="003E7E5A" w:rsidP="00BE52D0"/>
        </w:tc>
        <w:tc>
          <w:tcPr>
            <w:tcW w:w="8770" w:type="dxa"/>
            <w:gridSpan w:val="14"/>
            <w:shd w:val="clear" w:color="auto" w:fill="auto"/>
            <w:vAlign w:val="center"/>
          </w:tcPr>
          <w:p w14:paraId="3A24033A" w14:textId="77777777" w:rsidR="003E7E5A" w:rsidRPr="004749BE" w:rsidRDefault="00B60037" w:rsidP="00B60037">
            <w:r>
              <w:t>Informationen zu</w:t>
            </w:r>
            <w:r w:rsidR="00B4604D">
              <w:t xml:space="preserve"> Art. 13 und 14 DSGVO</w:t>
            </w:r>
          </w:p>
        </w:tc>
      </w:tr>
      <w:tr w:rsidR="003E7E5A" w:rsidRPr="00520D3B" w14:paraId="066FF618" w14:textId="77777777" w:rsidTr="0088034D">
        <w:trPr>
          <w:gridAfter w:val="1"/>
          <w:wAfter w:w="23" w:type="dxa"/>
          <w:trHeight w:val="397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F5DC969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361" w:type="dxa"/>
            <w:gridSpan w:val="19"/>
            <w:noWrap/>
            <w:vAlign w:val="center"/>
          </w:tcPr>
          <w:p w14:paraId="6C04925D" w14:textId="77777777" w:rsidR="003E7E5A" w:rsidRPr="00520D3B" w:rsidRDefault="003E7E5A" w:rsidP="00D249E6">
            <w:pPr>
              <w:spacing w:before="120"/>
            </w:pPr>
            <w:r w:rsidRPr="00D249E6">
              <w:rPr>
                <w:b/>
              </w:rPr>
              <w:t>die beim Bieter verbleiben und Vertragsbestandteil werden:</w:t>
            </w:r>
          </w:p>
        </w:tc>
      </w:tr>
      <w:tr w:rsidR="003E7E5A" w:rsidRPr="00B9692F" w14:paraId="1014C244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040B763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221A2F">
              <w:fldChar w:fldCharType="separate"/>
            </w:r>
            <w:r w:rsidRPr="006A5D4D">
              <w:fldChar w:fldCharType="end"/>
            </w:r>
          </w:p>
        </w:tc>
        <w:tc>
          <w:tcPr>
            <w:tcW w:w="879" w:type="dxa"/>
            <w:gridSpan w:val="7"/>
            <w:shd w:val="clear" w:color="auto" w:fill="auto"/>
            <w:noWrap/>
            <w:vAlign w:val="center"/>
          </w:tcPr>
          <w:p w14:paraId="1DC7FB14" w14:textId="77777777" w:rsidR="003E7E5A" w:rsidRPr="00B9692F" w:rsidRDefault="003E7E5A" w:rsidP="00B60037">
            <w:pPr>
              <w:rPr>
                <w:i/>
              </w:rPr>
            </w:pPr>
            <w:r w:rsidRPr="00FE41B9">
              <w:t>214</w:t>
            </w:r>
          </w:p>
        </w:tc>
        <w:tc>
          <w:tcPr>
            <w:tcW w:w="8482" w:type="dxa"/>
            <w:gridSpan w:val="12"/>
            <w:shd w:val="clear" w:color="auto" w:fill="auto"/>
            <w:vAlign w:val="center"/>
          </w:tcPr>
          <w:p w14:paraId="1BF7E4E4" w14:textId="77777777" w:rsidR="003E7E5A" w:rsidRPr="00B9692F" w:rsidRDefault="00B4604D" w:rsidP="00800ED1">
            <w:r>
              <w:t>Zusätzliche Vertragsbedingungen</w:t>
            </w:r>
          </w:p>
        </w:tc>
      </w:tr>
      <w:tr w:rsidR="003E7E5A" w:rsidRPr="00520D3B" w14:paraId="2EAA6250" w14:textId="77777777" w:rsidTr="0088034D">
        <w:trPr>
          <w:gridAfter w:val="1"/>
          <w:wAfter w:w="23" w:type="dxa"/>
          <w:trHeight w:val="397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76D7077" w14:textId="77777777" w:rsidR="003E7E5A" w:rsidRDefault="003E7E5A" w:rsidP="00DA2137">
            <w:pPr>
              <w:pStyle w:val="FormatvorlageFettLinks0cmHngend1cm"/>
              <w:spacing w:before="120"/>
            </w:pPr>
            <w:r>
              <w:t>C)</w:t>
            </w:r>
          </w:p>
        </w:tc>
        <w:tc>
          <w:tcPr>
            <w:tcW w:w="9361" w:type="dxa"/>
            <w:gridSpan w:val="19"/>
            <w:noWrap/>
            <w:vAlign w:val="center"/>
          </w:tcPr>
          <w:p w14:paraId="0C803CD5" w14:textId="77777777" w:rsidR="003E7E5A" w:rsidRPr="00F809DB" w:rsidRDefault="003E7E5A" w:rsidP="00D249E6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27B3C06D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98A73F9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="00221A2F">
              <w:fldChar w:fldCharType="separate"/>
            </w:r>
            <w:r w:rsidRPr="00483C89">
              <w:fldChar w:fldCharType="end"/>
            </w:r>
          </w:p>
        </w:tc>
        <w:tc>
          <w:tcPr>
            <w:tcW w:w="879" w:type="dxa"/>
            <w:gridSpan w:val="7"/>
            <w:shd w:val="clear" w:color="auto" w:fill="auto"/>
            <w:noWrap/>
            <w:vAlign w:val="center"/>
          </w:tcPr>
          <w:p w14:paraId="2F8FFA4A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2" w:type="dxa"/>
            <w:gridSpan w:val="12"/>
            <w:shd w:val="clear" w:color="auto" w:fill="auto"/>
            <w:vAlign w:val="center"/>
          </w:tcPr>
          <w:p w14:paraId="4181B2C3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63256B33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5E9EA6B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="00221A2F">
              <w:fldChar w:fldCharType="separate"/>
            </w:r>
            <w:r w:rsidRPr="00483C89">
              <w:fldChar w:fldCharType="end"/>
            </w:r>
          </w:p>
        </w:tc>
        <w:tc>
          <w:tcPr>
            <w:tcW w:w="879" w:type="dxa"/>
            <w:gridSpan w:val="7"/>
            <w:shd w:val="clear" w:color="auto" w:fill="auto"/>
            <w:noWrap/>
            <w:vAlign w:val="center"/>
          </w:tcPr>
          <w:p w14:paraId="69D2D606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2" w:type="dxa"/>
            <w:gridSpan w:val="12"/>
            <w:shd w:val="clear" w:color="auto" w:fill="auto"/>
            <w:vAlign w:val="center"/>
          </w:tcPr>
          <w:p w14:paraId="58698523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Leistungs</w:t>
            </w:r>
            <w:r w:rsidR="006577DA">
              <w:t>verzeichnis</w:t>
            </w:r>
          </w:p>
        </w:tc>
      </w:tr>
      <w:tr w:rsidR="003E7E5A" w:rsidRPr="00520D3B" w14:paraId="79EA1FBE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D8E7B6A" w14:textId="77777777" w:rsidR="003E7E5A" w:rsidRPr="006A5D4D" w:rsidRDefault="006577DA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879" w:type="dxa"/>
            <w:gridSpan w:val="7"/>
            <w:shd w:val="clear" w:color="auto" w:fill="auto"/>
            <w:noWrap/>
            <w:vAlign w:val="center"/>
          </w:tcPr>
          <w:p w14:paraId="4E215CF6" w14:textId="77777777" w:rsidR="003E7E5A" w:rsidRPr="006A5D4D" w:rsidRDefault="003E7E5A" w:rsidP="004B0DDB">
            <w:pPr>
              <w:jc w:val="left"/>
            </w:pPr>
          </w:p>
        </w:tc>
        <w:tc>
          <w:tcPr>
            <w:tcW w:w="8482" w:type="dxa"/>
            <w:gridSpan w:val="12"/>
            <w:shd w:val="clear" w:color="auto" w:fill="auto"/>
            <w:vAlign w:val="center"/>
          </w:tcPr>
          <w:p w14:paraId="70F81FD5" w14:textId="77777777" w:rsidR="003E7E5A" w:rsidRPr="001C5934" w:rsidRDefault="006577DA" w:rsidP="0050306C">
            <w:pPr>
              <w:jc w:val="left"/>
              <w:rPr>
                <w:highlight w:val="yellow"/>
              </w:rPr>
            </w:pPr>
            <w:r>
              <w:t>Eigenerklärung zur Zuverlässigkeit</w:t>
            </w:r>
          </w:p>
        </w:tc>
      </w:tr>
      <w:tr w:rsidR="00124140" w:rsidRPr="00520D3B" w14:paraId="478E7060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5D0B57C" w14:textId="77777777" w:rsidR="00124140" w:rsidRDefault="006577DA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879" w:type="dxa"/>
            <w:gridSpan w:val="7"/>
            <w:shd w:val="clear" w:color="auto" w:fill="auto"/>
            <w:noWrap/>
            <w:vAlign w:val="center"/>
          </w:tcPr>
          <w:p w14:paraId="52CF1A75" w14:textId="77777777" w:rsidR="00124140" w:rsidRPr="00520D3B" w:rsidRDefault="00124140" w:rsidP="00FE41B9"/>
        </w:tc>
        <w:tc>
          <w:tcPr>
            <w:tcW w:w="8482" w:type="dxa"/>
            <w:gridSpan w:val="12"/>
            <w:shd w:val="clear" w:color="auto" w:fill="auto"/>
            <w:noWrap/>
            <w:vAlign w:val="center"/>
          </w:tcPr>
          <w:p w14:paraId="6E36CE1F" w14:textId="77777777" w:rsidR="00124140" w:rsidRPr="00520D3B" w:rsidRDefault="006577DA" w:rsidP="00FE41B9">
            <w:r>
              <w:t>Eigenerklärung Mindestlohngesetz</w:t>
            </w:r>
          </w:p>
        </w:tc>
      </w:tr>
      <w:tr w:rsidR="00E557DF" w:rsidRPr="00520D3B" w14:paraId="69A7A8CE" w14:textId="77777777" w:rsidTr="0088034D">
        <w:trPr>
          <w:gridAfter w:val="1"/>
          <w:wAfter w:w="23" w:type="dxa"/>
          <w:trHeight w:val="397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E79E91E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361" w:type="dxa"/>
            <w:gridSpan w:val="19"/>
            <w:noWrap/>
            <w:vAlign w:val="center"/>
          </w:tcPr>
          <w:p w14:paraId="65F1005C" w14:textId="77777777" w:rsidR="00E557DF" w:rsidRPr="00F809DB" w:rsidRDefault="00E557DF" w:rsidP="00D249E6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113ECEB5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003C971" w14:textId="77777777" w:rsidR="009C40B4" w:rsidRDefault="00B4604D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42"/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591" w:type="dxa"/>
            <w:gridSpan w:val="5"/>
            <w:shd w:val="clear" w:color="auto" w:fill="auto"/>
            <w:noWrap/>
            <w:vAlign w:val="center"/>
          </w:tcPr>
          <w:p w14:paraId="0C53CF64" w14:textId="77777777" w:rsidR="009C40B4" w:rsidRPr="00520D3B" w:rsidRDefault="009C40B4" w:rsidP="009C40B4">
            <w:r>
              <w:t>126</w:t>
            </w:r>
          </w:p>
        </w:tc>
        <w:tc>
          <w:tcPr>
            <w:tcW w:w="8770" w:type="dxa"/>
            <w:gridSpan w:val="14"/>
            <w:shd w:val="clear" w:color="auto" w:fill="auto"/>
            <w:noWrap/>
            <w:vAlign w:val="center"/>
          </w:tcPr>
          <w:p w14:paraId="0647F2EB" w14:textId="77777777" w:rsidR="009C40B4" w:rsidRPr="00520D3B" w:rsidRDefault="00612AA7" w:rsidP="009C40B4">
            <w:r>
              <w:t>Sicherheitsauskunft und Verpflichtungserklärung – Nachunternehmer/Unterauftragnehmer</w:t>
            </w:r>
          </w:p>
        </w:tc>
      </w:tr>
      <w:tr w:rsidR="003E7E5A" w:rsidRPr="008A13F3" w14:paraId="7BA6F537" w14:textId="77777777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318CA51C" w14:textId="77777777" w:rsidR="003E7E5A" w:rsidRPr="008A13F3" w:rsidRDefault="003E7E5A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 w:rsidR="00B315F4">
              <w:t>Baul</w:t>
            </w:r>
            <w:r w:rsidRPr="008A13F3">
              <w:t>eistungen im Namen und für Rechnung</w:t>
            </w:r>
          </w:p>
        </w:tc>
      </w:tr>
      <w:tr w:rsidR="003E7E5A" w:rsidRPr="00520D3B" w14:paraId="0C98AF51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F1A3B36" w14:textId="77777777" w:rsidR="003E7E5A" w:rsidRPr="00520D3B" w:rsidRDefault="003E7E5A" w:rsidP="000021DC"/>
        </w:tc>
        <w:tc>
          <w:tcPr>
            <w:tcW w:w="9361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C5E66C0" w14:textId="77777777" w:rsidR="003E7E5A" w:rsidRPr="00520D3B" w:rsidRDefault="003E7E5A" w:rsidP="000021DC"/>
        </w:tc>
      </w:tr>
      <w:tr w:rsidR="003E7E5A" w:rsidRPr="00520D3B" w14:paraId="5016CC36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588A688D" w14:textId="77777777" w:rsidR="003E7E5A" w:rsidRPr="00520D3B" w:rsidRDefault="003E7E5A" w:rsidP="000021DC"/>
        </w:tc>
        <w:tc>
          <w:tcPr>
            <w:tcW w:w="9361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0D9D6EB" w14:textId="77777777" w:rsidR="003E7E5A" w:rsidRPr="00520D3B" w:rsidRDefault="003E7E5A" w:rsidP="000021DC"/>
        </w:tc>
      </w:tr>
      <w:tr w:rsidR="00BF62FF" w:rsidRPr="00520D3B" w14:paraId="0616EF8C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5A52177" w14:textId="77777777" w:rsidR="00BF62FF" w:rsidRPr="00520D3B" w:rsidRDefault="00BF62FF" w:rsidP="00C134DD"/>
        </w:tc>
        <w:tc>
          <w:tcPr>
            <w:tcW w:w="9361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B0190A4" w14:textId="77777777" w:rsidR="00BF62FF" w:rsidRPr="00520D3B" w:rsidRDefault="00BF62FF" w:rsidP="00C134DD"/>
        </w:tc>
      </w:tr>
      <w:tr w:rsidR="006F1F65" w:rsidRPr="00520D3B" w14:paraId="7A391E56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8F08D06" w14:textId="77777777" w:rsidR="006F1F65" w:rsidRPr="00520D3B" w:rsidRDefault="006F1F65" w:rsidP="00C134DD"/>
        </w:tc>
        <w:tc>
          <w:tcPr>
            <w:tcW w:w="9361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5EFDBC" w14:textId="77777777" w:rsidR="006F1F65" w:rsidRPr="00520D3B" w:rsidRDefault="006F1F65" w:rsidP="00C134DD"/>
        </w:tc>
      </w:tr>
      <w:tr w:rsidR="006F1F65" w:rsidRPr="008A13F3" w14:paraId="7E0CE8DC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C4DD1FC" w14:textId="77777777" w:rsidR="006F1F65" w:rsidRPr="008A13F3" w:rsidRDefault="006F1F65" w:rsidP="00C134DD"/>
        </w:tc>
        <w:tc>
          <w:tcPr>
            <w:tcW w:w="9361" w:type="dxa"/>
            <w:gridSpan w:val="19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507D9D6B" w14:textId="77777777" w:rsidR="006F1F65" w:rsidRPr="006B28BB" w:rsidRDefault="006F1F65" w:rsidP="00C134DD">
            <w:r>
              <w:t>zu vergeben.</w:t>
            </w:r>
          </w:p>
        </w:tc>
      </w:tr>
      <w:tr w:rsidR="003E7E5A" w:rsidRPr="00520D3B" w14:paraId="36421E73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504E3BB4" w14:textId="77777777" w:rsidR="003E7E5A" w:rsidRPr="00520D3B" w:rsidRDefault="003E7E5A" w:rsidP="000021DC"/>
        </w:tc>
        <w:tc>
          <w:tcPr>
            <w:tcW w:w="9361" w:type="dxa"/>
            <w:gridSpan w:val="19"/>
            <w:shd w:val="clear" w:color="auto" w:fill="auto"/>
            <w:noWrap/>
            <w:vAlign w:val="center"/>
          </w:tcPr>
          <w:p w14:paraId="645544ED" w14:textId="77777777" w:rsidR="00B315F4" w:rsidRPr="006F1F65" w:rsidRDefault="00B315F4" w:rsidP="006F1F65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3E7E5A" w:rsidRPr="00520D3B" w14:paraId="33136727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1970044" w14:textId="77777777" w:rsidR="003E7E5A" w:rsidRPr="00520D3B" w:rsidRDefault="003E7E5A" w:rsidP="000021DC"/>
        </w:tc>
        <w:tc>
          <w:tcPr>
            <w:tcW w:w="9361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8F1E60E" w14:textId="77777777" w:rsidR="003E7E5A" w:rsidRPr="00520D3B" w:rsidRDefault="003E7E5A" w:rsidP="000021DC"/>
        </w:tc>
      </w:tr>
      <w:tr w:rsidR="006F1F65" w:rsidRPr="00520D3B" w14:paraId="0313227B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0A690243" w14:textId="77777777" w:rsidR="006F1F65" w:rsidRPr="00520D3B" w:rsidRDefault="006F1F65" w:rsidP="00C134DD"/>
        </w:tc>
        <w:tc>
          <w:tcPr>
            <w:tcW w:w="9361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887591" w14:textId="77777777" w:rsidR="006F1F65" w:rsidRPr="00520D3B" w:rsidRDefault="006F1F65" w:rsidP="00C134DD"/>
        </w:tc>
      </w:tr>
      <w:tr w:rsidR="006F1F65" w:rsidRPr="00520D3B" w14:paraId="74BA1142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01E8441" w14:textId="77777777" w:rsidR="006F1F65" w:rsidRPr="00520D3B" w:rsidRDefault="006F1F65" w:rsidP="00C134DD"/>
        </w:tc>
        <w:tc>
          <w:tcPr>
            <w:tcW w:w="9361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DC47499" w14:textId="77777777" w:rsidR="006F1F65" w:rsidRPr="00520D3B" w:rsidRDefault="006F1F65" w:rsidP="00C134DD"/>
        </w:tc>
      </w:tr>
      <w:tr w:rsidR="003E7E5A" w:rsidRPr="008A13F3" w14:paraId="794C4AF9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134FE99" w14:textId="77777777" w:rsidR="003E7E5A" w:rsidRPr="008A13F3" w:rsidRDefault="003E7E5A" w:rsidP="008A13F3"/>
        </w:tc>
        <w:tc>
          <w:tcPr>
            <w:tcW w:w="9361" w:type="dxa"/>
            <w:gridSpan w:val="19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9180389" w14:textId="77777777" w:rsidR="003E7E5A" w:rsidRPr="006B28BB" w:rsidRDefault="003E7E5A" w:rsidP="008A13F3"/>
        </w:tc>
      </w:tr>
      <w:tr w:rsidR="003E7E5A" w:rsidRPr="008A13F3" w14:paraId="52F18B1B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EE5391A" w14:textId="77777777" w:rsidR="003E7E5A" w:rsidRPr="008A13F3" w:rsidRDefault="003E7E5A" w:rsidP="008A13F3"/>
        </w:tc>
        <w:tc>
          <w:tcPr>
            <w:tcW w:w="9361" w:type="dxa"/>
            <w:gridSpan w:val="19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3ACC8405" w14:textId="77777777" w:rsidR="003E7E5A" w:rsidRPr="008A13F3" w:rsidRDefault="007378AC" w:rsidP="008A13F3">
            <w:r>
              <w:t>zu vergeben.</w:t>
            </w:r>
          </w:p>
        </w:tc>
      </w:tr>
      <w:tr w:rsidR="003E7E5A" w:rsidRPr="00520D3B" w14:paraId="1E0FBD80" w14:textId="77777777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17727C1A" w14:textId="77777777" w:rsidR="003E7E5A" w:rsidRPr="00520D3B" w:rsidRDefault="00DC4158" w:rsidP="00DC4158">
            <w:pPr>
              <w:pStyle w:val="berschrift1"/>
            </w:pPr>
            <w:r>
              <w:t>Kommunikation</w:t>
            </w:r>
          </w:p>
        </w:tc>
      </w:tr>
      <w:tr w:rsidR="00DC4158" w:rsidRPr="00520D3B" w14:paraId="5D9E96B7" w14:textId="77777777" w:rsidTr="0088034D">
        <w:trPr>
          <w:gridAfter w:val="1"/>
          <w:wAfter w:w="23" w:type="dxa"/>
          <w:trHeight w:val="312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CE598FC" w14:textId="77777777" w:rsidR="00DC4158" w:rsidRDefault="00DC4158" w:rsidP="000021DC"/>
        </w:tc>
        <w:tc>
          <w:tcPr>
            <w:tcW w:w="9361" w:type="dxa"/>
            <w:gridSpan w:val="19"/>
            <w:noWrap/>
            <w:vAlign w:val="center"/>
          </w:tcPr>
          <w:p w14:paraId="6F2AF24E" w14:textId="77777777" w:rsidR="00DC4158" w:rsidRPr="0066119D" w:rsidRDefault="00DC4158" w:rsidP="000021DC">
            <w:r>
              <w:t>Die Kommunikation erfolgt</w:t>
            </w:r>
          </w:p>
        </w:tc>
      </w:tr>
      <w:tr w:rsidR="00DC4158" w:rsidRPr="00520D3B" w14:paraId="1333179F" w14:textId="77777777" w:rsidTr="0088034D">
        <w:trPr>
          <w:gridAfter w:val="1"/>
          <w:wAfter w:w="23" w:type="dxa"/>
          <w:trHeight w:val="312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808D867" w14:textId="77777777" w:rsidR="00DC4158" w:rsidRDefault="00DC4158" w:rsidP="000021DC"/>
        </w:tc>
        <w:tc>
          <w:tcPr>
            <w:tcW w:w="409" w:type="dxa"/>
            <w:gridSpan w:val="3"/>
            <w:noWrap/>
            <w:vAlign w:val="center"/>
          </w:tcPr>
          <w:p w14:paraId="7662ACCC" w14:textId="77777777" w:rsidR="00DC4158" w:rsidRPr="0066119D" w:rsidDel="00DC4158" w:rsidRDefault="00463790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3" w:name="Vergart4_2110"/>
            <w:r>
              <w:rPr>
                <w:b/>
              </w:rPr>
              <w:instrText xml:space="preserve"> FORMCHECKBOX </w:instrText>
            </w:r>
            <w:r w:rsidR="00221A2F">
              <w:rPr>
                <w:b/>
              </w:rPr>
            </w:r>
            <w:r w:rsidR="00221A2F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3"/>
          </w:p>
        </w:tc>
        <w:tc>
          <w:tcPr>
            <w:tcW w:w="8952" w:type="dxa"/>
            <w:gridSpan w:val="16"/>
            <w:vAlign w:val="center"/>
          </w:tcPr>
          <w:p w14:paraId="428C15F4" w14:textId="77777777" w:rsidR="00DC4158" w:rsidRPr="0066119D" w:rsidRDefault="00970D5A" w:rsidP="000021DC">
            <w:r>
              <w:t>elektronisch über die Vergabeplattform</w:t>
            </w:r>
          </w:p>
        </w:tc>
      </w:tr>
      <w:tr w:rsidR="00DC4158" w:rsidRPr="00520D3B" w14:paraId="3D4774E5" w14:textId="77777777" w:rsidTr="0088034D">
        <w:trPr>
          <w:gridAfter w:val="1"/>
          <w:wAfter w:w="23" w:type="dxa"/>
          <w:trHeight w:val="312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A1DEA68" w14:textId="77777777" w:rsidR="00DC4158" w:rsidRDefault="00DC4158" w:rsidP="000021DC"/>
        </w:tc>
        <w:tc>
          <w:tcPr>
            <w:tcW w:w="409" w:type="dxa"/>
            <w:gridSpan w:val="3"/>
            <w:noWrap/>
            <w:vAlign w:val="center"/>
          </w:tcPr>
          <w:p w14:paraId="58B661BC" w14:textId="609AF2E7" w:rsidR="00DC4158" w:rsidRPr="0066119D" w:rsidDel="00DC4158" w:rsidRDefault="00CD3046" w:rsidP="000021DC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221A2F">
              <w:rPr>
                <w:b/>
              </w:rPr>
            </w:r>
            <w:r w:rsidR="00221A2F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8952" w:type="dxa"/>
            <w:gridSpan w:val="16"/>
            <w:vAlign w:val="center"/>
          </w:tcPr>
          <w:p w14:paraId="67D04DD9" w14:textId="77777777" w:rsidR="00DC4158" w:rsidRPr="0066119D" w:rsidRDefault="00EE71A9" w:rsidP="008B3046">
            <w:r>
              <w:t>auf andere Weise (schriftlich/Textform)</w:t>
            </w:r>
          </w:p>
        </w:tc>
      </w:tr>
      <w:tr w:rsidR="00236C5E" w:rsidRPr="00532EE8" w14:paraId="60640FE6" w14:textId="77777777" w:rsidTr="0088034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567" w:type="dxa"/>
            <w:tcBorders>
              <w:bottom w:val="nil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795C40B7" w14:textId="77777777" w:rsidR="00236C5E" w:rsidRPr="00520D3B" w:rsidRDefault="00236C5E" w:rsidP="00236C5E">
            <w:pPr>
              <w:jc w:val="left"/>
            </w:pPr>
          </w:p>
        </w:tc>
        <w:tc>
          <w:tcPr>
            <w:tcW w:w="409" w:type="dxa"/>
            <w:gridSpan w:val="3"/>
            <w:tcBorders>
              <w:bottom w:val="nil"/>
            </w:tcBorders>
            <w:shd w:val="clear" w:color="auto" w:fill="auto"/>
            <w:noWrap/>
          </w:tcPr>
          <w:p w14:paraId="632BB047" w14:textId="77777777" w:rsidR="00236C5E" w:rsidRPr="00532EE8" w:rsidRDefault="00147627" w:rsidP="00236C5E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221A2F">
              <w:rPr>
                <w:b/>
              </w:rPr>
            </w:r>
            <w:r w:rsidR="00221A2F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8975" w:type="dxa"/>
            <w:gridSpan w:val="17"/>
            <w:tcBorders>
              <w:bottom w:val="nil"/>
            </w:tcBorders>
            <w:shd w:val="clear" w:color="auto" w:fill="auto"/>
            <w:vAlign w:val="bottom"/>
          </w:tcPr>
          <w:p w14:paraId="1E16811E" w14:textId="77777777" w:rsidR="00236C5E" w:rsidRPr="00532EE8" w:rsidRDefault="00236C5E" w:rsidP="003A405D">
            <w:pPr>
              <w:jc w:val="left"/>
            </w:pPr>
            <w:r w:rsidRPr="00532EE8">
              <w:t xml:space="preserve">in Kombination: bis </w:t>
            </w:r>
            <w:proofErr w:type="gramStart"/>
            <w:r w:rsidRPr="00532EE8">
              <w:t>zur Angebots</w:t>
            </w:r>
            <w:proofErr w:type="gramEnd"/>
            <w:r w:rsidR="00773560" w:rsidRPr="00532EE8">
              <w:t>(er)</w:t>
            </w:r>
            <w:r w:rsidR="00292CEC">
              <w:t xml:space="preserve"> </w:t>
            </w:r>
            <w:proofErr w:type="spellStart"/>
            <w:r w:rsidRPr="00532EE8">
              <w:t>öffnung</w:t>
            </w:r>
            <w:proofErr w:type="spellEnd"/>
            <w:r w:rsidRPr="00532EE8">
              <w:t xml:space="preserve"> elektronisch über die Vergabeplattform</w:t>
            </w:r>
            <w:r w:rsidR="008B3046">
              <w:t xml:space="preserve">; </w:t>
            </w:r>
            <w:r w:rsidRPr="00532EE8">
              <w:t>danach</w:t>
            </w:r>
            <w:r w:rsidR="003A405D">
              <w:t xml:space="preserve"> schriftlich oder in Textform</w:t>
            </w:r>
          </w:p>
        </w:tc>
      </w:tr>
      <w:tr w:rsidR="005E77BC" w:rsidRPr="00532EE8" w14:paraId="5E9A5FA7" w14:textId="77777777" w:rsidTr="0088034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9C2C6A3" w14:textId="77777777" w:rsidR="005E77BC" w:rsidRPr="00532EE8" w:rsidRDefault="005E77BC" w:rsidP="00F55389"/>
        </w:tc>
        <w:tc>
          <w:tcPr>
            <w:tcW w:w="1021" w:type="dxa"/>
            <w:gridSpan w:val="8"/>
            <w:tcBorders>
              <w:bottom w:val="nil"/>
            </w:tcBorders>
            <w:shd w:val="clear" w:color="auto" w:fill="auto"/>
            <w:noWrap/>
            <w:vAlign w:val="center"/>
          </w:tcPr>
          <w:p w14:paraId="404B647C" w14:textId="77777777" w:rsidR="005E77BC" w:rsidRPr="00532EE8" w:rsidRDefault="005E77BC" w:rsidP="00F55389">
            <w:r w:rsidRPr="00532EE8">
              <w:t>Stelle</w:t>
            </w:r>
          </w:p>
        </w:tc>
        <w:tc>
          <w:tcPr>
            <w:tcW w:w="8363" w:type="dxa"/>
            <w:gridSpan w:val="12"/>
            <w:noWrap/>
            <w:vAlign w:val="center"/>
          </w:tcPr>
          <w:p w14:paraId="275AB9E5" w14:textId="77777777" w:rsidR="005E77BC" w:rsidRPr="00532EE8" w:rsidRDefault="005E77BC" w:rsidP="00F55389"/>
        </w:tc>
      </w:tr>
      <w:tr w:rsidR="005E77BC" w:rsidRPr="00532EE8" w14:paraId="1CDBB863" w14:textId="77777777" w:rsidTr="0088034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bottom"/>
          </w:tcPr>
          <w:p w14:paraId="63548539" w14:textId="77777777" w:rsidR="005E77BC" w:rsidRPr="00532EE8" w:rsidRDefault="005E77BC" w:rsidP="00F55389">
            <w:pPr>
              <w:jc w:val="left"/>
            </w:pPr>
          </w:p>
        </w:tc>
        <w:tc>
          <w:tcPr>
            <w:tcW w:w="1021" w:type="dxa"/>
            <w:gridSpan w:val="8"/>
            <w:tcBorders>
              <w:bottom w:val="nil"/>
            </w:tcBorders>
            <w:shd w:val="clear" w:color="auto" w:fill="auto"/>
            <w:noWrap/>
            <w:vAlign w:val="bottom"/>
          </w:tcPr>
          <w:p w14:paraId="3C87C9B4" w14:textId="77777777" w:rsidR="005E77BC" w:rsidRPr="00532EE8" w:rsidRDefault="005E77BC" w:rsidP="00F55389">
            <w:pPr>
              <w:jc w:val="left"/>
            </w:pPr>
          </w:p>
        </w:tc>
        <w:tc>
          <w:tcPr>
            <w:tcW w:w="8363" w:type="dxa"/>
            <w:gridSpan w:val="12"/>
            <w:noWrap/>
            <w:vAlign w:val="bottom"/>
          </w:tcPr>
          <w:p w14:paraId="4051CABE" w14:textId="77777777" w:rsidR="005E77BC" w:rsidRPr="00532EE8" w:rsidRDefault="005E77BC" w:rsidP="00F55389">
            <w:pPr>
              <w:jc w:val="left"/>
            </w:pPr>
          </w:p>
        </w:tc>
      </w:tr>
      <w:tr w:rsidR="005E77BC" w:rsidRPr="00532EE8" w14:paraId="2BDB8917" w14:textId="77777777" w:rsidTr="0088034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bottom"/>
          </w:tcPr>
          <w:p w14:paraId="343D6DE1" w14:textId="77777777" w:rsidR="005E77BC" w:rsidRPr="00532EE8" w:rsidRDefault="005E77BC" w:rsidP="00F55389">
            <w:pPr>
              <w:jc w:val="left"/>
            </w:pPr>
          </w:p>
        </w:tc>
        <w:tc>
          <w:tcPr>
            <w:tcW w:w="1021" w:type="dxa"/>
            <w:gridSpan w:val="8"/>
            <w:tcBorders>
              <w:bottom w:val="nil"/>
            </w:tcBorders>
            <w:shd w:val="clear" w:color="auto" w:fill="auto"/>
            <w:noWrap/>
            <w:vAlign w:val="bottom"/>
          </w:tcPr>
          <w:p w14:paraId="33AD2841" w14:textId="77777777" w:rsidR="005E77BC" w:rsidRPr="00532EE8" w:rsidRDefault="005E77BC" w:rsidP="00F55389">
            <w:pPr>
              <w:jc w:val="left"/>
            </w:pPr>
            <w:r w:rsidRPr="00532EE8">
              <w:t>Straße</w:t>
            </w:r>
          </w:p>
        </w:tc>
        <w:tc>
          <w:tcPr>
            <w:tcW w:w="4767" w:type="dxa"/>
            <w:gridSpan w:val="7"/>
            <w:noWrap/>
            <w:vAlign w:val="bottom"/>
          </w:tcPr>
          <w:p w14:paraId="14EE2573" w14:textId="77777777" w:rsidR="005E77BC" w:rsidRPr="00532EE8" w:rsidRDefault="005E77BC" w:rsidP="00F55389">
            <w:pPr>
              <w:jc w:val="left"/>
            </w:pPr>
          </w:p>
        </w:tc>
        <w:tc>
          <w:tcPr>
            <w:tcW w:w="851" w:type="dxa"/>
            <w:gridSpan w:val="2"/>
            <w:vAlign w:val="bottom"/>
          </w:tcPr>
          <w:p w14:paraId="0F1F6C78" w14:textId="77777777" w:rsidR="005E77BC" w:rsidRPr="00532EE8" w:rsidRDefault="005E77BC" w:rsidP="00532EE8">
            <w:pPr>
              <w:jc w:val="left"/>
            </w:pPr>
            <w:r w:rsidRPr="00532EE8">
              <w:t>Fax</w:t>
            </w:r>
          </w:p>
        </w:tc>
        <w:tc>
          <w:tcPr>
            <w:tcW w:w="2745" w:type="dxa"/>
            <w:gridSpan w:val="3"/>
            <w:vAlign w:val="bottom"/>
          </w:tcPr>
          <w:p w14:paraId="4390FA35" w14:textId="77777777" w:rsidR="005E77BC" w:rsidRPr="00532EE8" w:rsidRDefault="005E77BC" w:rsidP="00F55389">
            <w:pPr>
              <w:jc w:val="left"/>
            </w:pPr>
          </w:p>
        </w:tc>
      </w:tr>
      <w:tr w:rsidR="005E77BC" w:rsidRPr="00532EE8" w14:paraId="42BC7659" w14:textId="77777777" w:rsidTr="0088034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bottom"/>
          </w:tcPr>
          <w:p w14:paraId="2026F5EC" w14:textId="77777777" w:rsidR="005E77BC" w:rsidRPr="00532EE8" w:rsidRDefault="005E77BC" w:rsidP="00F55389">
            <w:pPr>
              <w:jc w:val="left"/>
            </w:pPr>
          </w:p>
        </w:tc>
        <w:tc>
          <w:tcPr>
            <w:tcW w:w="1021" w:type="dxa"/>
            <w:gridSpan w:val="8"/>
            <w:tcBorders>
              <w:bottom w:val="nil"/>
            </w:tcBorders>
            <w:shd w:val="clear" w:color="auto" w:fill="auto"/>
            <w:noWrap/>
            <w:vAlign w:val="bottom"/>
          </w:tcPr>
          <w:p w14:paraId="11B52BEA" w14:textId="77777777" w:rsidR="005E77BC" w:rsidRPr="00532EE8" w:rsidRDefault="005E77BC" w:rsidP="00F55389">
            <w:pPr>
              <w:jc w:val="left"/>
            </w:pPr>
            <w:r w:rsidRPr="00532EE8">
              <w:t>PLZ/Ort</w:t>
            </w:r>
          </w:p>
        </w:tc>
        <w:tc>
          <w:tcPr>
            <w:tcW w:w="4767" w:type="dxa"/>
            <w:gridSpan w:val="7"/>
            <w:noWrap/>
            <w:vAlign w:val="bottom"/>
          </w:tcPr>
          <w:p w14:paraId="6E6266EE" w14:textId="77777777" w:rsidR="005E77BC" w:rsidRPr="00532EE8" w:rsidRDefault="005E77BC" w:rsidP="00F55389">
            <w:pPr>
              <w:jc w:val="left"/>
            </w:pPr>
          </w:p>
        </w:tc>
        <w:tc>
          <w:tcPr>
            <w:tcW w:w="851" w:type="dxa"/>
            <w:gridSpan w:val="2"/>
            <w:vAlign w:val="bottom"/>
          </w:tcPr>
          <w:p w14:paraId="501397C5" w14:textId="77777777" w:rsidR="005E77BC" w:rsidRPr="00532EE8" w:rsidRDefault="005E77BC" w:rsidP="00532EE8">
            <w:pPr>
              <w:jc w:val="left"/>
            </w:pPr>
            <w:r w:rsidRPr="00532EE8">
              <w:t>E-Mail</w:t>
            </w:r>
          </w:p>
        </w:tc>
        <w:tc>
          <w:tcPr>
            <w:tcW w:w="2745" w:type="dxa"/>
            <w:gridSpan w:val="3"/>
            <w:vAlign w:val="bottom"/>
          </w:tcPr>
          <w:p w14:paraId="1AB23C35" w14:textId="77777777" w:rsidR="005E77BC" w:rsidRPr="00532EE8" w:rsidRDefault="005E77BC" w:rsidP="00F55389">
            <w:pPr>
              <w:jc w:val="left"/>
            </w:pPr>
          </w:p>
        </w:tc>
      </w:tr>
      <w:tr w:rsidR="005E77BC" w:rsidRPr="00520D3B" w14:paraId="6C29247F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53151DE8" w14:textId="77777777" w:rsidR="005E77BC" w:rsidRPr="00586235" w:rsidRDefault="005E77BC" w:rsidP="00963607">
            <w:pPr>
              <w:pStyle w:val="berschrift1"/>
            </w:pPr>
            <w:r>
              <w:t>Unterlagen (Erklärungen, Angaben, Nachweise)</w:t>
            </w:r>
          </w:p>
        </w:tc>
      </w:tr>
      <w:tr w:rsidR="005E77BC" w:rsidRPr="00F36274" w14:paraId="5B86AD1D" w14:textId="77777777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016A0677" w14:textId="77777777" w:rsidR="005E77BC" w:rsidRPr="006B28BB" w:rsidRDefault="005E77BC" w:rsidP="00262B97">
            <w:pPr>
              <w:pStyle w:val="berschrift2"/>
            </w:pPr>
            <w:r w:rsidRPr="006B28BB">
              <w:t>Folgende Unterlagen</w:t>
            </w:r>
            <w:r>
              <w:t xml:space="preserve"> </w:t>
            </w:r>
            <w:r w:rsidRPr="006B28BB">
              <w:t>sind mit dem Angebot einzureichen</w:t>
            </w:r>
            <w:r>
              <w:t>:</w:t>
            </w:r>
          </w:p>
        </w:tc>
      </w:tr>
      <w:tr w:rsidR="005E77BC" w:rsidRPr="00F36274" w14:paraId="4D9BE582" w14:textId="77777777" w:rsidTr="0088034D">
        <w:trPr>
          <w:gridAfter w:val="1"/>
          <w:wAfter w:w="23" w:type="dxa"/>
          <w:cantSplit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8AC1FFB" w14:textId="77777777" w:rsidR="005E77BC" w:rsidRPr="00F36274" w:rsidRDefault="005E77BC" w:rsidP="00520D3B"/>
        </w:tc>
        <w:tc>
          <w:tcPr>
            <w:tcW w:w="357" w:type="dxa"/>
            <w:gridSpan w:val="2"/>
            <w:shd w:val="clear" w:color="auto" w:fill="auto"/>
            <w:noWrap/>
            <w:vAlign w:val="center"/>
          </w:tcPr>
          <w:p w14:paraId="5E53BB72" w14:textId="77777777" w:rsidR="005E77BC" w:rsidRPr="00F36274" w:rsidRDefault="005E77BC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221A2F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7"/>
            <w:shd w:val="clear" w:color="auto" w:fill="auto"/>
            <w:vAlign w:val="center"/>
          </w:tcPr>
          <w:p w14:paraId="4D4AE765" w14:textId="77777777" w:rsidR="005E77BC" w:rsidRPr="00483C89" w:rsidRDefault="005E77BC">
            <w:r>
              <w:t>siehe Formblatt Verzeichnis der im Vergabeverfahren vorzulegenden Unterlagen</w:t>
            </w:r>
          </w:p>
        </w:tc>
      </w:tr>
      <w:tr w:rsidR="005E77BC" w:rsidRPr="00F36274" w14:paraId="78D31581" w14:textId="77777777" w:rsidTr="0088034D">
        <w:trPr>
          <w:gridAfter w:val="1"/>
          <w:wAfter w:w="23" w:type="dxa"/>
          <w:cantSplit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C08191" w14:textId="77777777" w:rsidR="005E77BC" w:rsidRPr="00F36274" w:rsidRDefault="005E77BC" w:rsidP="00532EE8"/>
        </w:tc>
        <w:tc>
          <w:tcPr>
            <w:tcW w:w="357" w:type="dxa"/>
            <w:gridSpan w:val="2"/>
            <w:shd w:val="clear" w:color="auto" w:fill="auto"/>
            <w:noWrap/>
            <w:vAlign w:val="center"/>
          </w:tcPr>
          <w:p w14:paraId="2437939C" w14:textId="77777777" w:rsidR="005E77BC" w:rsidRPr="00F36274" w:rsidRDefault="00147627" w:rsidP="00532EE8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9004" w:type="dxa"/>
            <w:gridSpan w:val="17"/>
            <w:shd w:val="clear" w:color="auto" w:fill="auto"/>
            <w:vAlign w:val="center"/>
          </w:tcPr>
          <w:p w14:paraId="03268BF0" w14:textId="77777777" w:rsidR="005E77BC" w:rsidRPr="00F36274" w:rsidRDefault="00AD535F" w:rsidP="00532EE8">
            <w:r>
              <w:t>Angebotsliste als Excelliste</w:t>
            </w:r>
          </w:p>
        </w:tc>
      </w:tr>
      <w:tr w:rsidR="005E77BC" w:rsidRPr="00F36274" w14:paraId="7C2B66A8" w14:textId="77777777" w:rsidTr="0088034D">
        <w:trPr>
          <w:gridAfter w:val="1"/>
          <w:wAfter w:w="23" w:type="dxa"/>
          <w:cantSplit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4ECF338" w14:textId="77777777" w:rsidR="005E77BC" w:rsidRPr="00F36274" w:rsidRDefault="005E77BC" w:rsidP="00520D3B"/>
        </w:tc>
        <w:tc>
          <w:tcPr>
            <w:tcW w:w="357" w:type="dxa"/>
            <w:gridSpan w:val="2"/>
            <w:shd w:val="clear" w:color="auto" w:fill="auto"/>
            <w:noWrap/>
            <w:vAlign w:val="center"/>
          </w:tcPr>
          <w:p w14:paraId="213B97C4" w14:textId="77777777" w:rsidR="005E77BC" w:rsidRPr="00F36274" w:rsidRDefault="005E77BC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221A2F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7"/>
            <w:shd w:val="clear" w:color="auto" w:fill="auto"/>
            <w:vAlign w:val="center"/>
          </w:tcPr>
          <w:p w14:paraId="063A0DAD" w14:textId="77777777" w:rsidR="005E77BC" w:rsidRPr="00275337" w:rsidRDefault="005E77BC" w:rsidP="00520D3B"/>
        </w:tc>
      </w:tr>
      <w:tr w:rsidR="005E77BC" w:rsidRPr="00483C89" w14:paraId="45B29694" w14:textId="77777777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280E3FCE" w14:textId="77777777" w:rsidR="005E77BC" w:rsidRPr="00483C89" w:rsidRDefault="005E77BC" w:rsidP="006F4F17">
            <w:pPr>
              <w:pStyle w:val="berschrift2"/>
            </w:pPr>
            <w:r>
              <w:t>- frei -</w:t>
            </w:r>
          </w:p>
        </w:tc>
      </w:tr>
      <w:tr w:rsidR="005E77BC" w:rsidRPr="00483C89" w14:paraId="285E6024" w14:textId="77777777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6F479650" w14:textId="77777777" w:rsidR="005E77BC" w:rsidRDefault="005E77BC" w:rsidP="00D249E6">
            <w:pPr>
              <w:pStyle w:val="berschrift2"/>
            </w:pPr>
            <w:r>
              <w:t>Nachforderung</w:t>
            </w:r>
          </w:p>
        </w:tc>
      </w:tr>
      <w:tr w:rsidR="005E77BC" w:rsidRPr="00520D3B" w14:paraId="7DBBC46A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79B2044" w14:textId="77777777" w:rsidR="005E77BC" w:rsidRPr="00520D3B" w:rsidRDefault="005E77BC" w:rsidP="00031C2A"/>
        </w:tc>
        <w:tc>
          <w:tcPr>
            <w:tcW w:w="9361" w:type="dxa"/>
            <w:gridSpan w:val="19"/>
            <w:noWrap/>
            <w:vAlign w:val="center"/>
          </w:tcPr>
          <w:p w14:paraId="2531ACB8" w14:textId="77777777" w:rsidR="005E77BC" w:rsidRPr="008A13F3" w:rsidRDefault="005E77BC" w:rsidP="00803BDD">
            <w:r>
              <w:t>Fehlende Unterlagen, deren Vorlage mit dem Angebot gefordert war, werden</w:t>
            </w:r>
          </w:p>
        </w:tc>
      </w:tr>
      <w:tr w:rsidR="005E77BC" w:rsidRPr="00520D3B" w14:paraId="0B3153C3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76B11D7" w14:textId="77777777" w:rsidR="005E77BC" w:rsidRPr="00520D3B" w:rsidRDefault="005E77BC" w:rsidP="00031C2A"/>
        </w:tc>
        <w:tc>
          <w:tcPr>
            <w:tcW w:w="330" w:type="dxa"/>
            <w:noWrap/>
            <w:vAlign w:val="center"/>
          </w:tcPr>
          <w:p w14:paraId="51983E58" w14:textId="77777777" w:rsidR="005E77BC" w:rsidRPr="00520D3B" w:rsidRDefault="00B4604D" w:rsidP="00031C2A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221A2F">
              <w:rPr>
                <w:b/>
              </w:rPr>
            </w:r>
            <w:r w:rsidR="00221A2F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31" w:type="dxa"/>
            <w:gridSpan w:val="18"/>
            <w:noWrap/>
            <w:vAlign w:val="center"/>
          </w:tcPr>
          <w:p w14:paraId="589C9C9F" w14:textId="77777777" w:rsidR="005E77BC" w:rsidRPr="008A13F3" w:rsidRDefault="005E77BC" w:rsidP="00031C2A">
            <w:r>
              <w:t>nachgefordert.</w:t>
            </w:r>
          </w:p>
        </w:tc>
      </w:tr>
      <w:tr w:rsidR="005E77BC" w:rsidRPr="00520D3B" w14:paraId="09ECAC84" w14:textId="77777777" w:rsidTr="0088034D">
        <w:trPr>
          <w:gridAfter w:val="1"/>
          <w:wAfter w:w="23" w:type="dxa"/>
          <w:trHeight w:val="851"/>
        </w:trPr>
        <w:tc>
          <w:tcPr>
            <w:tcW w:w="567" w:type="dxa"/>
            <w:noWrap/>
            <w:tcMar>
              <w:left w:w="28" w:type="dxa"/>
            </w:tcMar>
          </w:tcPr>
          <w:p w14:paraId="7E6704B3" w14:textId="77777777" w:rsidR="005E77BC" w:rsidRPr="00520D3B" w:rsidRDefault="005E77BC" w:rsidP="00465E3B">
            <w:pPr>
              <w:jc w:val="left"/>
            </w:pPr>
          </w:p>
        </w:tc>
        <w:tc>
          <w:tcPr>
            <w:tcW w:w="330" w:type="dxa"/>
            <w:noWrap/>
          </w:tcPr>
          <w:p w14:paraId="512C5551" w14:textId="77777777" w:rsidR="005E77BC" w:rsidRPr="00520D3B" w:rsidRDefault="005E77BC" w:rsidP="00465E3B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21A2F">
              <w:rPr>
                <w:b/>
              </w:rPr>
            </w:r>
            <w:r w:rsidR="00221A2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8"/>
            <w:noWrap/>
          </w:tcPr>
          <w:p w14:paraId="2CD1DBDE" w14:textId="77777777" w:rsidR="005E77BC" w:rsidRPr="008A13F3" w:rsidRDefault="005E77BC" w:rsidP="00465E3B">
            <w:pPr>
              <w:jc w:val="left"/>
            </w:pPr>
            <w:r>
              <w:t>teilweise nachgefordert, und zwar folgende Unterlagen:</w:t>
            </w:r>
          </w:p>
        </w:tc>
      </w:tr>
      <w:tr w:rsidR="005E77BC" w:rsidRPr="00520D3B" w14:paraId="44504CF4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A307C3" w14:textId="77777777" w:rsidR="005E77BC" w:rsidRPr="00520D3B" w:rsidRDefault="005E77BC" w:rsidP="00031C2A"/>
        </w:tc>
        <w:tc>
          <w:tcPr>
            <w:tcW w:w="330" w:type="dxa"/>
            <w:noWrap/>
            <w:vAlign w:val="center"/>
          </w:tcPr>
          <w:p w14:paraId="246DAC71" w14:textId="77777777" w:rsidR="005E77BC" w:rsidRPr="00520D3B" w:rsidRDefault="005E77BC" w:rsidP="00031C2A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21A2F">
              <w:rPr>
                <w:b/>
              </w:rPr>
            </w:r>
            <w:r w:rsidR="00221A2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8"/>
            <w:noWrap/>
            <w:vAlign w:val="center"/>
          </w:tcPr>
          <w:p w14:paraId="1E7D3468" w14:textId="77777777" w:rsidR="005E77BC" w:rsidRPr="008A13F3" w:rsidRDefault="005E77BC" w:rsidP="00031C2A">
            <w:r>
              <w:t>nicht nachgefordert.</w:t>
            </w:r>
          </w:p>
        </w:tc>
      </w:tr>
      <w:tr w:rsidR="005E77BC" w:rsidRPr="0002662E" w14:paraId="6EC8C771" w14:textId="77777777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57A4F7F1" w14:textId="77777777" w:rsidR="005E77BC" w:rsidRPr="006B28BB" w:rsidRDefault="005E77BC">
            <w:pPr>
              <w:pStyle w:val="berschrift2"/>
            </w:pPr>
            <w:r>
              <w:br w:type="page"/>
            </w:r>
            <w:r w:rsidRPr="006B28BB">
              <w:t xml:space="preserve">Folgende Unterlagen sind auf </w:t>
            </w:r>
            <w:r>
              <w:t xml:space="preserve">gesondertes </w:t>
            </w:r>
            <w:r w:rsidRPr="006B28BB">
              <w:t>Verlangen der Vergabestelle vorzulegen</w:t>
            </w:r>
            <w:r>
              <w:t>:</w:t>
            </w:r>
          </w:p>
        </w:tc>
      </w:tr>
      <w:tr w:rsidR="005E77BC" w:rsidRPr="00F36274" w14:paraId="6546FEEA" w14:textId="77777777" w:rsidTr="0088034D">
        <w:trPr>
          <w:gridAfter w:val="1"/>
          <w:wAfter w:w="23" w:type="dxa"/>
          <w:cantSplit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79833A9" w14:textId="77777777" w:rsidR="005E77BC" w:rsidRPr="00F36274" w:rsidRDefault="005E77BC" w:rsidP="00465E3B"/>
        </w:tc>
        <w:tc>
          <w:tcPr>
            <w:tcW w:w="357" w:type="dxa"/>
            <w:gridSpan w:val="2"/>
            <w:shd w:val="clear" w:color="auto" w:fill="auto"/>
            <w:noWrap/>
            <w:vAlign w:val="center"/>
          </w:tcPr>
          <w:p w14:paraId="1502ACBE" w14:textId="77777777" w:rsidR="005E77BC" w:rsidRPr="00F36274" w:rsidRDefault="005E77BC" w:rsidP="00465E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221A2F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7"/>
            <w:shd w:val="clear" w:color="auto" w:fill="auto"/>
            <w:vAlign w:val="center"/>
          </w:tcPr>
          <w:p w14:paraId="22A9C067" w14:textId="77777777" w:rsidR="005E77BC" w:rsidRPr="00F36274" w:rsidRDefault="005E77BC">
            <w:r>
              <w:t>siehe Formblatt Verzeichnis der im Vergabeverfahren vorzulegenden Unterlagen</w:t>
            </w:r>
          </w:p>
        </w:tc>
      </w:tr>
      <w:tr w:rsidR="005E77BC" w:rsidRPr="00F36274" w14:paraId="4A9B3288" w14:textId="77777777" w:rsidTr="0088034D">
        <w:trPr>
          <w:gridAfter w:val="1"/>
          <w:wAfter w:w="23" w:type="dxa"/>
          <w:cantSplit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AE4C7E" w14:textId="77777777" w:rsidR="005E77BC" w:rsidRPr="00F36274" w:rsidRDefault="005E77BC" w:rsidP="00465E3B"/>
        </w:tc>
        <w:tc>
          <w:tcPr>
            <w:tcW w:w="357" w:type="dxa"/>
            <w:gridSpan w:val="2"/>
            <w:shd w:val="clear" w:color="auto" w:fill="auto"/>
            <w:noWrap/>
            <w:vAlign w:val="center"/>
          </w:tcPr>
          <w:p w14:paraId="0CB976C9" w14:textId="77777777" w:rsidR="005E77BC" w:rsidRPr="00F36274" w:rsidRDefault="005E77BC" w:rsidP="00465E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221A2F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7"/>
            <w:shd w:val="clear" w:color="auto" w:fill="auto"/>
            <w:vAlign w:val="center"/>
          </w:tcPr>
          <w:p w14:paraId="420EBDFC" w14:textId="77777777" w:rsidR="005E77BC" w:rsidRPr="00F36274" w:rsidRDefault="005E77BC" w:rsidP="00465E3B"/>
        </w:tc>
      </w:tr>
      <w:tr w:rsidR="005E77BC" w:rsidRPr="00F36274" w14:paraId="6BCBA9BC" w14:textId="77777777" w:rsidTr="0088034D">
        <w:trPr>
          <w:gridAfter w:val="1"/>
          <w:wAfter w:w="23" w:type="dxa"/>
          <w:cantSplit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EEE57E9" w14:textId="77777777" w:rsidR="005E77BC" w:rsidRPr="00F36274" w:rsidRDefault="005E77BC" w:rsidP="00465E3B"/>
        </w:tc>
        <w:tc>
          <w:tcPr>
            <w:tcW w:w="357" w:type="dxa"/>
            <w:gridSpan w:val="2"/>
            <w:shd w:val="clear" w:color="auto" w:fill="auto"/>
            <w:noWrap/>
            <w:vAlign w:val="center"/>
          </w:tcPr>
          <w:p w14:paraId="58AF4A94" w14:textId="77777777" w:rsidR="005E77BC" w:rsidRPr="00F36274" w:rsidRDefault="005E77BC" w:rsidP="00465E3B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221A2F">
              <w:rPr>
                <w:b/>
              </w:rPr>
            </w:r>
            <w:r w:rsidR="00221A2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7"/>
            <w:shd w:val="clear" w:color="auto" w:fill="auto"/>
            <w:vAlign w:val="center"/>
          </w:tcPr>
          <w:p w14:paraId="57CCEDCD" w14:textId="77777777" w:rsidR="005E77BC" w:rsidRPr="00F36274" w:rsidRDefault="005E77BC" w:rsidP="00465E3B"/>
        </w:tc>
      </w:tr>
      <w:tr w:rsidR="005E77BC" w:rsidRPr="00BB26FF" w14:paraId="2B216F0F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7F3B9072" w14:textId="77777777" w:rsidR="005E77BC" w:rsidRPr="00BB26FF" w:rsidRDefault="005E77BC" w:rsidP="006F4F17">
            <w:pPr>
              <w:pStyle w:val="berschrift1"/>
            </w:pPr>
            <w:r w:rsidRPr="00B721AD">
              <w:t>Losweise Vergabe</w:t>
            </w:r>
          </w:p>
        </w:tc>
      </w:tr>
      <w:tr w:rsidR="005E77BC" w:rsidRPr="00520D3B" w14:paraId="5FB12762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CAE5FDA" w14:textId="77777777" w:rsidR="005E77BC" w:rsidRPr="00520D3B" w:rsidRDefault="005E77BC" w:rsidP="00520D3B"/>
        </w:tc>
        <w:tc>
          <w:tcPr>
            <w:tcW w:w="330" w:type="dxa"/>
            <w:noWrap/>
            <w:vAlign w:val="center"/>
          </w:tcPr>
          <w:p w14:paraId="089FFA07" w14:textId="77777777" w:rsidR="005E77BC" w:rsidRPr="00520D3B" w:rsidRDefault="00397A5B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9031" w:type="dxa"/>
            <w:gridSpan w:val="18"/>
            <w:noWrap/>
            <w:vAlign w:val="center"/>
          </w:tcPr>
          <w:p w14:paraId="7C478B1F" w14:textId="77777777" w:rsidR="005E77BC" w:rsidRPr="00520D3B" w:rsidRDefault="005E77BC" w:rsidP="00520D3B">
            <w:r w:rsidRPr="00520D3B">
              <w:t>nein</w:t>
            </w:r>
          </w:p>
        </w:tc>
      </w:tr>
      <w:tr w:rsidR="005E77BC" w:rsidRPr="00520D3B" w14:paraId="011864A7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A40D603" w14:textId="77777777" w:rsidR="005E77BC" w:rsidRPr="00520D3B" w:rsidRDefault="005E77BC" w:rsidP="00520D3B"/>
        </w:tc>
        <w:tc>
          <w:tcPr>
            <w:tcW w:w="330" w:type="dxa"/>
            <w:noWrap/>
            <w:vAlign w:val="center"/>
          </w:tcPr>
          <w:p w14:paraId="145EEACA" w14:textId="77777777" w:rsidR="005E77BC" w:rsidRPr="00520D3B" w:rsidRDefault="00397A5B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9031" w:type="dxa"/>
            <w:gridSpan w:val="18"/>
            <w:noWrap/>
            <w:vAlign w:val="center"/>
          </w:tcPr>
          <w:p w14:paraId="1861F59E" w14:textId="77777777" w:rsidR="005E77BC" w:rsidRPr="00520D3B" w:rsidRDefault="005E77BC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5E77BC" w:rsidRPr="00520D3B" w14:paraId="450F3B22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FD9FB44" w14:textId="77777777" w:rsidR="005E77BC" w:rsidRPr="00520D3B" w:rsidRDefault="005E77BC" w:rsidP="00520D3B"/>
        </w:tc>
        <w:tc>
          <w:tcPr>
            <w:tcW w:w="330" w:type="dxa"/>
            <w:noWrap/>
            <w:vAlign w:val="center"/>
          </w:tcPr>
          <w:p w14:paraId="088913B5" w14:textId="77777777" w:rsidR="005E77BC" w:rsidRPr="00520D3B" w:rsidRDefault="005E77BC" w:rsidP="00520D3B"/>
        </w:tc>
        <w:tc>
          <w:tcPr>
            <w:tcW w:w="387" w:type="dxa"/>
            <w:gridSpan w:val="5"/>
            <w:noWrap/>
            <w:vAlign w:val="center"/>
          </w:tcPr>
          <w:p w14:paraId="0DC5C7FB" w14:textId="77777777" w:rsidR="005E77BC" w:rsidRPr="00520D3B" w:rsidRDefault="005E77BC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221A2F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7795B35F" w14:textId="77777777" w:rsidR="005E77BC" w:rsidRPr="008A13F3" w:rsidRDefault="005E77BC" w:rsidP="00483C89">
            <w:r w:rsidRPr="00520D3B">
              <w:t>nur für ein</w:t>
            </w:r>
            <w:r>
              <w:t xml:space="preserve"> Los</w:t>
            </w:r>
          </w:p>
        </w:tc>
      </w:tr>
      <w:tr w:rsidR="005E77BC" w:rsidRPr="00520D3B" w14:paraId="045B33A0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45C7412" w14:textId="77777777" w:rsidR="005E77BC" w:rsidRPr="00520D3B" w:rsidRDefault="005E77BC" w:rsidP="0099679F"/>
        </w:tc>
        <w:tc>
          <w:tcPr>
            <w:tcW w:w="330" w:type="dxa"/>
            <w:noWrap/>
            <w:vAlign w:val="center"/>
          </w:tcPr>
          <w:p w14:paraId="19DDC5E3" w14:textId="77777777" w:rsidR="005E77BC" w:rsidRPr="00520D3B" w:rsidRDefault="005E77BC" w:rsidP="0099679F"/>
        </w:tc>
        <w:tc>
          <w:tcPr>
            <w:tcW w:w="387" w:type="dxa"/>
            <w:gridSpan w:val="5"/>
            <w:noWrap/>
            <w:vAlign w:val="center"/>
          </w:tcPr>
          <w:p w14:paraId="6BFD45F1" w14:textId="77777777" w:rsidR="005E77BC" w:rsidRPr="00520D3B" w:rsidRDefault="00397A5B" w:rsidP="0099679F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8644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6E711C65" w14:textId="77777777" w:rsidR="005E77BC" w:rsidRPr="008A13F3" w:rsidRDefault="005E77BC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5E77BC" w:rsidRPr="00520D3B" w14:paraId="4DB3E06F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9D82803" w14:textId="77777777" w:rsidR="005E77BC" w:rsidRPr="00520D3B" w:rsidRDefault="005E77BC" w:rsidP="0099679F"/>
        </w:tc>
        <w:tc>
          <w:tcPr>
            <w:tcW w:w="330" w:type="dxa"/>
            <w:noWrap/>
            <w:vAlign w:val="center"/>
          </w:tcPr>
          <w:p w14:paraId="3483DF58" w14:textId="77777777" w:rsidR="005E77BC" w:rsidRPr="00520D3B" w:rsidRDefault="005E77BC" w:rsidP="0099679F"/>
        </w:tc>
        <w:tc>
          <w:tcPr>
            <w:tcW w:w="387" w:type="dxa"/>
            <w:gridSpan w:val="5"/>
            <w:noWrap/>
            <w:vAlign w:val="center"/>
          </w:tcPr>
          <w:p w14:paraId="421C0E28" w14:textId="77777777" w:rsidR="005E77BC" w:rsidRPr="00520D3B" w:rsidRDefault="005E77BC" w:rsidP="0099679F"/>
        </w:tc>
        <w:tc>
          <w:tcPr>
            <w:tcW w:w="8644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4957F08B" w14:textId="77777777" w:rsidR="005E77BC" w:rsidRPr="008A13F3" w:rsidRDefault="005E77BC" w:rsidP="0099679F"/>
        </w:tc>
      </w:tr>
      <w:tr w:rsidR="005E77BC" w:rsidRPr="00520D3B" w14:paraId="0B480284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B3E1910" w14:textId="77777777" w:rsidR="005E77BC" w:rsidRPr="00520D3B" w:rsidRDefault="005E77BC" w:rsidP="0099679F"/>
        </w:tc>
        <w:tc>
          <w:tcPr>
            <w:tcW w:w="330" w:type="dxa"/>
            <w:shd w:val="clear" w:color="auto" w:fill="auto"/>
            <w:noWrap/>
            <w:vAlign w:val="center"/>
          </w:tcPr>
          <w:p w14:paraId="285445BE" w14:textId="77777777" w:rsidR="005E77BC" w:rsidRPr="00520D3B" w:rsidRDefault="005E77BC" w:rsidP="0099679F"/>
        </w:tc>
        <w:tc>
          <w:tcPr>
            <w:tcW w:w="387" w:type="dxa"/>
            <w:gridSpan w:val="5"/>
            <w:shd w:val="clear" w:color="auto" w:fill="auto"/>
            <w:noWrap/>
            <w:vAlign w:val="center"/>
          </w:tcPr>
          <w:p w14:paraId="44045613" w14:textId="77777777" w:rsidR="005E77BC" w:rsidRPr="00520D3B" w:rsidRDefault="005E77BC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221A2F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7566FEC0" w14:textId="77777777" w:rsidR="005E77BC" w:rsidRPr="008A13F3" w:rsidRDefault="005E77BC" w:rsidP="003A70CB">
            <w:r>
              <w:t>nur für alle Lose (alle Lose müssen angeboten werden)</w:t>
            </w:r>
          </w:p>
        </w:tc>
      </w:tr>
      <w:tr w:rsidR="005E77BC" w:rsidRPr="00905B2B" w14:paraId="4A9FD519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649531AE" w14:textId="77777777" w:rsidR="005E77BC" w:rsidRPr="00905B2B" w:rsidRDefault="005E77BC" w:rsidP="006F4F17">
            <w:pPr>
              <w:pStyle w:val="berschrift1"/>
            </w:pPr>
            <w:r>
              <w:t>Mehrere Hauptangebote</w:t>
            </w:r>
          </w:p>
        </w:tc>
      </w:tr>
      <w:tr w:rsidR="005E77BC" w:rsidRPr="00031C2A" w14:paraId="2FFA1F34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BF07B5" w14:textId="77777777" w:rsidR="005E77BC" w:rsidRPr="00031C2A" w:rsidRDefault="005E77BC" w:rsidP="00031C2A"/>
        </w:tc>
        <w:tc>
          <w:tcPr>
            <w:tcW w:w="9361" w:type="dxa"/>
            <w:gridSpan w:val="19"/>
            <w:noWrap/>
            <w:vAlign w:val="center"/>
          </w:tcPr>
          <w:p w14:paraId="6B978C9C" w14:textId="77777777" w:rsidR="005E77BC" w:rsidRPr="00031C2A" w:rsidRDefault="005E77BC" w:rsidP="00031C2A">
            <w:r>
              <w:t>Die Abgabe von mehr als einem Hauptangebot ist</w:t>
            </w:r>
          </w:p>
        </w:tc>
      </w:tr>
      <w:tr w:rsidR="005E77BC" w:rsidRPr="00031C2A" w14:paraId="489D4BBA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98BE256" w14:textId="77777777" w:rsidR="005E77BC" w:rsidRPr="00031C2A" w:rsidRDefault="005E77BC" w:rsidP="00031C2A"/>
        </w:tc>
        <w:tc>
          <w:tcPr>
            <w:tcW w:w="330" w:type="dxa"/>
            <w:noWrap/>
            <w:vAlign w:val="center"/>
          </w:tcPr>
          <w:p w14:paraId="7676CBEA" w14:textId="77777777" w:rsidR="005E77BC" w:rsidRPr="00031C2A" w:rsidRDefault="005E77BC" w:rsidP="00031C2A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221A2F"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8"/>
            <w:noWrap/>
            <w:vAlign w:val="center"/>
          </w:tcPr>
          <w:p w14:paraId="4679C592" w14:textId="77777777" w:rsidR="005E77BC" w:rsidRPr="00031C2A" w:rsidRDefault="005E77BC">
            <w:r w:rsidRPr="00031C2A">
              <w:t>zugelassen.</w:t>
            </w:r>
          </w:p>
        </w:tc>
      </w:tr>
      <w:tr w:rsidR="008F5FF7" w:rsidRPr="00520D3B" w14:paraId="29A519A7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56F08AB" w14:textId="77777777" w:rsidR="008F5FF7" w:rsidRPr="00520D3B" w:rsidRDefault="008F5FF7" w:rsidP="00A13DA4"/>
        </w:tc>
        <w:tc>
          <w:tcPr>
            <w:tcW w:w="330" w:type="dxa"/>
            <w:noWrap/>
            <w:vAlign w:val="center"/>
          </w:tcPr>
          <w:p w14:paraId="1FAC69C1" w14:textId="77777777" w:rsidR="008F5FF7" w:rsidRPr="00520D3B" w:rsidRDefault="008F5FF7" w:rsidP="00A13DA4"/>
        </w:tc>
        <w:tc>
          <w:tcPr>
            <w:tcW w:w="9031" w:type="dxa"/>
            <w:gridSpan w:val="18"/>
            <w:noWrap/>
            <w:vAlign w:val="center"/>
          </w:tcPr>
          <w:p w14:paraId="3461DE97" w14:textId="77777777" w:rsidR="008F5FF7" w:rsidDel="00465E3B" w:rsidRDefault="008F5FF7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 xml:space="preserve">13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5E77BC" w:rsidRPr="00520D3B" w14:paraId="407C8955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D5EA7E" w14:textId="77777777" w:rsidR="005E77BC" w:rsidRPr="00520D3B" w:rsidRDefault="005E77BC" w:rsidP="00532EE8">
            <w:pPr>
              <w:keepNext w:val="0"/>
            </w:pPr>
          </w:p>
        </w:tc>
        <w:tc>
          <w:tcPr>
            <w:tcW w:w="330" w:type="dxa"/>
            <w:noWrap/>
            <w:vAlign w:val="center"/>
          </w:tcPr>
          <w:p w14:paraId="5291C0E9" w14:textId="77777777" w:rsidR="005E77BC" w:rsidRPr="00520D3B" w:rsidRDefault="00B4604D" w:rsidP="00532EE8">
            <w:pPr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9031" w:type="dxa"/>
            <w:gridSpan w:val="18"/>
            <w:noWrap/>
            <w:vAlign w:val="center"/>
          </w:tcPr>
          <w:p w14:paraId="3CA27C04" w14:textId="77777777" w:rsidR="005E77BC" w:rsidRDefault="005E77BC" w:rsidP="00532EE8">
            <w:pPr>
              <w:keepNext w:val="0"/>
            </w:pPr>
            <w:r>
              <w:t>nicht zugelassen.</w:t>
            </w:r>
          </w:p>
        </w:tc>
      </w:tr>
      <w:tr w:rsidR="005E77BC" w:rsidRPr="00905B2B" w14:paraId="0A5F4B1D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04AD6098" w14:textId="77777777" w:rsidR="005E77BC" w:rsidRPr="00905B2B" w:rsidRDefault="005E77BC" w:rsidP="00A13DA4">
            <w:pPr>
              <w:pStyle w:val="berschrift1"/>
            </w:pPr>
            <w:r w:rsidRPr="00905B2B">
              <w:lastRenderedPageBreak/>
              <w:t>Nebenangebote</w:t>
            </w:r>
          </w:p>
        </w:tc>
      </w:tr>
      <w:tr w:rsidR="005E77BC" w:rsidRPr="00520D3B" w14:paraId="7399E6E6" w14:textId="77777777" w:rsidTr="009833BC">
        <w:trPr>
          <w:gridAfter w:val="1"/>
          <w:wAfter w:w="23" w:type="dxa"/>
        </w:trPr>
        <w:tc>
          <w:tcPr>
            <w:tcW w:w="976" w:type="dxa"/>
            <w:gridSpan w:val="4"/>
            <w:noWrap/>
            <w:tcMar>
              <w:left w:w="28" w:type="dxa"/>
            </w:tcMar>
          </w:tcPr>
          <w:p w14:paraId="04D14B3D" w14:textId="77777777" w:rsidR="005E77BC" w:rsidRPr="00751A90" w:rsidRDefault="006577DA" w:rsidP="00A13DA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7"/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952" w:type="dxa"/>
            <w:gridSpan w:val="16"/>
            <w:noWrap/>
            <w:vAlign w:val="center"/>
          </w:tcPr>
          <w:p w14:paraId="6C40235F" w14:textId="77777777" w:rsidR="005E77BC" w:rsidRDefault="005E77BC" w:rsidP="00465E3B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>, Nummer 4 der Teilnahmebedingungen gilt nicht.</w:t>
            </w:r>
          </w:p>
        </w:tc>
      </w:tr>
      <w:tr w:rsidR="005E77BC" w:rsidRPr="00520D3B" w14:paraId="1E744373" w14:textId="77777777" w:rsidTr="009833BC">
        <w:trPr>
          <w:gridAfter w:val="1"/>
          <w:wAfter w:w="23" w:type="dxa"/>
          <w:trHeight w:val="255"/>
        </w:trPr>
        <w:tc>
          <w:tcPr>
            <w:tcW w:w="976" w:type="dxa"/>
            <w:gridSpan w:val="4"/>
            <w:noWrap/>
            <w:tcMar>
              <w:left w:w="28" w:type="dxa"/>
            </w:tcMar>
          </w:tcPr>
          <w:p w14:paraId="723BFB44" w14:textId="77777777" w:rsidR="005E77BC" w:rsidRPr="00520D3B" w:rsidRDefault="006577DA" w:rsidP="00A13DA4">
            <w:pPr>
              <w:pStyle w:val="berschrift2"/>
            </w:pPr>
            <w: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33"/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8952" w:type="dxa"/>
            <w:gridSpan w:val="16"/>
            <w:noWrap/>
            <w:vAlign w:val="center"/>
          </w:tcPr>
          <w:p w14:paraId="02234755" w14:textId="77777777" w:rsidR="005E77BC" w:rsidRPr="00520D3B" w:rsidRDefault="005E77BC" w:rsidP="00465E3B">
            <w:r>
              <w:t xml:space="preserve">Nebenangebote sind zugelassen (siehe auch Nummer 4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5E77BC" w:rsidRPr="00520D3B" w14:paraId="5D102465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D4C55C3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24831985" w14:textId="77777777"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14:paraId="5476CA93" w14:textId="77777777" w:rsidR="005E77BC" w:rsidRDefault="00446160" w:rsidP="00A13DA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8482" w:type="dxa"/>
            <w:gridSpan w:val="12"/>
            <w:vAlign w:val="center"/>
          </w:tcPr>
          <w:p w14:paraId="6C463946" w14:textId="77777777" w:rsidR="005E77BC" w:rsidRDefault="005E77BC" w:rsidP="00A13DA4">
            <w:r w:rsidRPr="00751A90">
              <w:t xml:space="preserve">für </w:t>
            </w:r>
            <w:r>
              <w:t>die gesamte Leistung</w:t>
            </w:r>
          </w:p>
        </w:tc>
      </w:tr>
      <w:tr w:rsidR="005E77BC" w:rsidRPr="00520D3B" w14:paraId="4163DBFF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F511B2B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758C30B6" w14:textId="77777777"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14:paraId="1E35AC22" w14:textId="77777777" w:rsidR="005E77BC" w:rsidRDefault="005E77BC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221A2F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2"/>
            <w:vAlign w:val="center"/>
          </w:tcPr>
          <w:p w14:paraId="0C194B21" w14:textId="77777777" w:rsidR="005E77BC" w:rsidRDefault="005E77BC" w:rsidP="00A13DA4">
            <w:r>
              <w:t>nur für nachfolgend genannte Bereiche:</w:t>
            </w:r>
          </w:p>
        </w:tc>
      </w:tr>
      <w:tr w:rsidR="005E77BC" w:rsidRPr="00520D3B" w14:paraId="4D5C52BF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EFBA984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07A30BAB" w14:textId="77777777"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14:paraId="15034304" w14:textId="77777777" w:rsidR="005E77BC" w:rsidRDefault="005E77BC" w:rsidP="00A13DA4"/>
        </w:tc>
        <w:tc>
          <w:tcPr>
            <w:tcW w:w="8482" w:type="dxa"/>
            <w:gridSpan w:val="12"/>
            <w:vAlign w:val="center"/>
          </w:tcPr>
          <w:p w14:paraId="392EA428" w14:textId="77777777" w:rsidR="005E77BC" w:rsidRDefault="005E77BC" w:rsidP="00A13DA4"/>
        </w:tc>
      </w:tr>
      <w:tr w:rsidR="005E77BC" w:rsidRPr="00520D3B" w14:paraId="7D9F459B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8BF891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45CBC863" w14:textId="77777777"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14:paraId="35D36584" w14:textId="77777777" w:rsidR="005E77BC" w:rsidRDefault="005E77BC" w:rsidP="00A13DA4"/>
        </w:tc>
        <w:tc>
          <w:tcPr>
            <w:tcW w:w="8482" w:type="dxa"/>
            <w:gridSpan w:val="12"/>
            <w:vAlign w:val="center"/>
          </w:tcPr>
          <w:p w14:paraId="09EA53D8" w14:textId="77777777" w:rsidR="005E77BC" w:rsidRDefault="005E77BC" w:rsidP="00A13DA4"/>
        </w:tc>
      </w:tr>
      <w:tr w:rsidR="005E77BC" w:rsidRPr="00520D3B" w14:paraId="0CDFE070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3E37BA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07ECD47B" w14:textId="77777777"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14:paraId="23A03A78" w14:textId="77777777" w:rsidR="005E77BC" w:rsidRDefault="005E77BC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221A2F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2"/>
            <w:vAlign w:val="center"/>
          </w:tcPr>
          <w:p w14:paraId="54EFC185" w14:textId="77777777" w:rsidR="005E77BC" w:rsidRDefault="005E77BC" w:rsidP="00A13DA4">
            <w:r>
              <w:t>mit Ausnahme nachfolgend genannter Bereiche:</w:t>
            </w:r>
          </w:p>
        </w:tc>
      </w:tr>
      <w:tr w:rsidR="005E77BC" w:rsidRPr="00520D3B" w14:paraId="4CF203EE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3B1E95B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5B51F22B" w14:textId="77777777"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14:paraId="71C4389B" w14:textId="77777777" w:rsidR="005E77BC" w:rsidRDefault="005E77BC" w:rsidP="00A13DA4"/>
        </w:tc>
        <w:tc>
          <w:tcPr>
            <w:tcW w:w="8482" w:type="dxa"/>
            <w:gridSpan w:val="12"/>
            <w:vAlign w:val="center"/>
          </w:tcPr>
          <w:p w14:paraId="0FBC7C1C" w14:textId="77777777" w:rsidR="005E77BC" w:rsidRDefault="005E77BC" w:rsidP="00A13DA4"/>
        </w:tc>
      </w:tr>
      <w:tr w:rsidR="005E77BC" w:rsidRPr="00520D3B" w14:paraId="4D3AD151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471A37A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26996647" w14:textId="77777777"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14:paraId="65F56BEF" w14:textId="77777777" w:rsidR="005E77BC" w:rsidRDefault="005E77BC" w:rsidP="00A13DA4"/>
        </w:tc>
        <w:tc>
          <w:tcPr>
            <w:tcW w:w="8482" w:type="dxa"/>
            <w:gridSpan w:val="12"/>
            <w:vAlign w:val="center"/>
          </w:tcPr>
          <w:p w14:paraId="133AAE3B" w14:textId="77777777" w:rsidR="005E77BC" w:rsidRDefault="005E77BC" w:rsidP="00A13DA4"/>
        </w:tc>
      </w:tr>
      <w:tr w:rsidR="005E77BC" w:rsidRPr="00520D3B" w14:paraId="6621C9BB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47CFFFE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2A759EDF" w14:textId="77777777" w:rsidR="005E77BC" w:rsidRPr="00751A90" w:rsidRDefault="005E77BC" w:rsidP="00A13DA4"/>
        </w:tc>
        <w:tc>
          <w:tcPr>
            <w:tcW w:w="8952" w:type="dxa"/>
            <w:gridSpan w:val="16"/>
            <w:noWrap/>
            <w:vAlign w:val="center"/>
          </w:tcPr>
          <w:p w14:paraId="7D5CA48E" w14:textId="77777777" w:rsidR="005E77BC" w:rsidRDefault="005E77BC" w:rsidP="00A13DA4">
            <w:r>
              <w:t>unter folgenden weiteren Bedingungen:</w:t>
            </w:r>
          </w:p>
        </w:tc>
      </w:tr>
      <w:tr w:rsidR="005E77BC" w:rsidRPr="00520D3B" w14:paraId="5A65794C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944E55F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23205092" w14:textId="77777777"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14:paraId="29BFA976" w14:textId="77777777" w:rsidR="005E77BC" w:rsidRDefault="006577DA" w:rsidP="00A13DA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8482" w:type="dxa"/>
            <w:gridSpan w:val="12"/>
            <w:vAlign w:val="center"/>
          </w:tcPr>
          <w:p w14:paraId="38D4E517" w14:textId="77777777" w:rsidR="005E77BC" w:rsidRDefault="005E77BC" w:rsidP="00A13DA4">
            <w:r>
              <w:t>nur in Verbindung mit einem Hauptangebot</w:t>
            </w:r>
          </w:p>
        </w:tc>
      </w:tr>
      <w:tr w:rsidR="006577DA" w:rsidRPr="00520D3B" w14:paraId="2DEA7575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1EB3F91" w14:textId="77777777" w:rsidR="006577DA" w:rsidRDefault="006577DA" w:rsidP="00A13DA4"/>
        </w:tc>
        <w:tc>
          <w:tcPr>
            <w:tcW w:w="409" w:type="dxa"/>
            <w:gridSpan w:val="3"/>
            <w:noWrap/>
            <w:vAlign w:val="center"/>
          </w:tcPr>
          <w:p w14:paraId="38F240D1" w14:textId="77777777" w:rsidR="006577DA" w:rsidRPr="00751A90" w:rsidRDefault="006577DA" w:rsidP="00A13DA4"/>
        </w:tc>
        <w:tc>
          <w:tcPr>
            <w:tcW w:w="470" w:type="dxa"/>
            <w:gridSpan w:val="4"/>
            <w:noWrap/>
            <w:vAlign w:val="center"/>
          </w:tcPr>
          <w:p w14:paraId="40AD7309" w14:textId="77777777" w:rsidR="006577DA" w:rsidRPr="00751A90" w:rsidRDefault="006577DA" w:rsidP="00A13DA4"/>
        </w:tc>
        <w:tc>
          <w:tcPr>
            <w:tcW w:w="8482" w:type="dxa"/>
            <w:gridSpan w:val="12"/>
            <w:vAlign w:val="center"/>
          </w:tcPr>
          <w:p w14:paraId="5922FA55" w14:textId="77777777" w:rsidR="006577DA" w:rsidRDefault="006577DA" w:rsidP="00A13DA4"/>
        </w:tc>
      </w:tr>
      <w:tr w:rsidR="005E77BC" w:rsidRPr="00520D3B" w14:paraId="7D3E7584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6A8D688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663AEEC1" w14:textId="77777777"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14:paraId="7DE649A9" w14:textId="77777777" w:rsidR="005E77BC" w:rsidRDefault="005E77BC" w:rsidP="00A13DA4"/>
        </w:tc>
        <w:tc>
          <w:tcPr>
            <w:tcW w:w="8482" w:type="dxa"/>
            <w:gridSpan w:val="12"/>
            <w:vAlign w:val="center"/>
          </w:tcPr>
          <w:p w14:paraId="06A4D9A6" w14:textId="77777777" w:rsidR="005E77BC" w:rsidRDefault="005E77BC" w:rsidP="00A13DA4"/>
        </w:tc>
      </w:tr>
      <w:tr w:rsidR="005E77BC" w:rsidRPr="00520D3B" w14:paraId="38EE4455" w14:textId="77777777" w:rsidTr="0088034D">
        <w:trPr>
          <w:gridAfter w:val="1"/>
          <w:wAfter w:w="23" w:type="dxa"/>
          <w:trHeight w:hRule="exact" w:val="255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02F3C57" w14:textId="77777777" w:rsidR="005E77BC" w:rsidRDefault="005E77BC" w:rsidP="00A13DA4"/>
        </w:tc>
        <w:tc>
          <w:tcPr>
            <w:tcW w:w="409" w:type="dxa"/>
            <w:gridSpan w:val="3"/>
            <w:noWrap/>
            <w:vAlign w:val="center"/>
          </w:tcPr>
          <w:p w14:paraId="0F2ACB52" w14:textId="77777777"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14:paraId="77C6C9F9" w14:textId="77777777" w:rsidR="005E77BC" w:rsidRDefault="005E77BC" w:rsidP="00A13DA4"/>
        </w:tc>
        <w:tc>
          <w:tcPr>
            <w:tcW w:w="8482" w:type="dxa"/>
            <w:gridSpan w:val="12"/>
            <w:vAlign w:val="center"/>
          </w:tcPr>
          <w:p w14:paraId="203F56B6" w14:textId="77777777" w:rsidR="005E77BC" w:rsidRDefault="005E77BC" w:rsidP="00A13DA4"/>
        </w:tc>
      </w:tr>
      <w:tr w:rsidR="005E77BC" w:rsidRPr="00520D3B" w14:paraId="1513BCA2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27C03DE8" w14:textId="77777777" w:rsidR="005E77BC" w:rsidRDefault="005E77BC" w:rsidP="00A13DA4">
            <w:pPr>
              <w:pStyle w:val="berschrift1"/>
            </w:pPr>
            <w:r>
              <w:t>Angebotswertung</w:t>
            </w:r>
          </w:p>
        </w:tc>
      </w:tr>
      <w:tr w:rsidR="005E77BC" w:rsidRPr="00520D3B" w14:paraId="77F17AD1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138540A" w14:textId="77777777" w:rsidR="005E77BC" w:rsidRPr="00520D3B" w:rsidRDefault="005E77BC" w:rsidP="00031C2A"/>
        </w:tc>
        <w:tc>
          <w:tcPr>
            <w:tcW w:w="9361" w:type="dxa"/>
            <w:gridSpan w:val="19"/>
            <w:noWrap/>
            <w:vAlign w:val="center"/>
          </w:tcPr>
          <w:p w14:paraId="58FCDE85" w14:textId="77777777" w:rsidR="005E77BC" w:rsidRDefault="005E77BC" w:rsidP="00031C2A">
            <w:r w:rsidRPr="00FB131E">
              <w:t>Kriterien für die Wertung der Haupt- und ggf. Nebenangebote</w:t>
            </w:r>
          </w:p>
        </w:tc>
      </w:tr>
      <w:tr w:rsidR="005E77BC" w:rsidRPr="00520D3B" w14:paraId="1735EC9C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601905A" w14:textId="77777777" w:rsidR="005E77BC" w:rsidRPr="00520D3B" w:rsidRDefault="005E77BC" w:rsidP="00031C2A"/>
        </w:tc>
        <w:tc>
          <w:tcPr>
            <w:tcW w:w="409" w:type="dxa"/>
            <w:gridSpan w:val="3"/>
            <w:noWrap/>
            <w:vAlign w:val="center"/>
          </w:tcPr>
          <w:p w14:paraId="050B79E2" w14:textId="1F14C3BC" w:rsidR="005E77BC" w:rsidRPr="00520D3B" w:rsidRDefault="00CD3046" w:rsidP="00031C2A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8952" w:type="dxa"/>
            <w:gridSpan w:val="16"/>
            <w:noWrap/>
            <w:vAlign w:val="center"/>
          </w:tcPr>
          <w:p w14:paraId="244F7486" w14:textId="77777777" w:rsidR="005E77BC" w:rsidRDefault="005E77BC" w:rsidP="00031C2A">
            <w:r>
              <w:t xml:space="preserve">Zuschlagskriterium </w:t>
            </w:r>
            <w:r w:rsidRPr="00FB131E">
              <w:t>Preis</w:t>
            </w:r>
          </w:p>
        </w:tc>
      </w:tr>
      <w:tr w:rsidR="005E77BC" w:rsidRPr="00520D3B" w14:paraId="51504737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AC2CB6E" w14:textId="77777777" w:rsidR="005E77BC" w:rsidRPr="00520D3B" w:rsidRDefault="005E77BC" w:rsidP="00031C2A"/>
        </w:tc>
        <w:tc>
          <w:tcPr>
            <w:tcW w:w="409" w:type="dxa"/>
            <w:gridSpan w:val="3"/>
            <w:noWrap/>
            <w:vAlign w:val="center"/>
          </w:tcPr>
          <w:p w14:paraId="6E02FB9F" w14:textId="77777777" w:rsidR="005E77BC" w:rsidRPr="00520D3B" w:rsidRDefault="005E77BC" w:rsidP="00031C2A"/>
        </w:tc>
        <w:tc>
          <w:tcPr>
            <w:tcW w:w="8952" w:type="dxa"/>
            <w:gridSpan w:val="16"/>
            <w:noWrap/>
            <w:vAlign w:val="center"/>
          </w:tcPr>
          <w:p w14:paraId="037BF99A" w14:textId="77777777" w:rsidR="005E77BC" w:rsidRDefault="005E77BC" w:rsidP="00031C2A">
            <w:r>
              <w:t>Der Preis wird aus der Wertungssumme des Angebotes ermittelt.</w:t>
            </w:r>
          </w:p>
          <w:p w14:paraId="46233FB8" w14:textId="77777777" w:rsidR="005E77BC" w:rsidRDefault="005E77BC" w:rsidP="00031C2A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5E77BC" w:rsidRPr="00520D3B" w14:paraId="1B55B4E0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FC8ECDD" w14:textId="77777777" w:rsidR="005E77BC" w:rsidRPr="00520D3B" w:rsidRDefault="005E77BC" w:rsidP="00031C2A"/>
        </w:tc>
        <w:tc>
          <w:tcPr>
            <w:tcW w:w="409" w:type="dxa"/>
            <w:gridSpan w:val="3"/>
            <w:noWrap/>
            <w:vAlign w:val="center"/>
          </w:tcPr>
          <w:p w14:paraId="2A3392A2" w14:textId="1CD0E0E5" w:rsidR="005E77BC" w:rsidRPr="00520D3B" w:rsidRDefault="00CD3046" w:rsidP="00031C2A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8952" w:type="dxa"/>
            <w:gridSpan w:val="16"/>
            <w:noWrap/>
            <w:vAlign w:val="center"/>
          </w:tcPr>
          <w:p w14:paraId="55C7C592" w14:textId="77777777" w:rsidR="00CD3046" w:rsidRDefault="00CD3046" w:rsidP="00031C2A"/>
          <w:p w14:paraId="6ED5725E" w14:textId="77777777" w:rsidR="005E77BC" w:rsidRDefault="005E77BC" w:rsidP="00031C2A">
            <w:r>
              <w:t xml:space="preserve">Mehrere Zuschlagskriterien gemäß </w:t>
            </w:r>
            <w:r w:rsidR="00CD3046">
              <w:t>der Beschreibung Position 2 „Zuschlagskriterien“ im Leistungsverzeichnis</w:t>
            </w:r>
          </w:p>
          <w:p w14:paraId="178D1B1C" w14:textId="47FD26D6" w:rsidR="00CD3046" w:rsidRDefault="00CD3046" w:rsidP="00031C2A"/>
        </w:tc>
      </w:tr>
      <w:tr w:rsidR="005E77BC" w:rsidRPr="00520D3B" w14:paraId="6464E367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208B597" w14:textId="77777777" w:rsidR="005E77BC" w:rsidRPr="00520D3B" w:rsidRDefault="005E77BC" w:rsidP="00031C2A"/>
        </w:tc>
        <w:tc>
          <w:tcPr>
            <w:tcW w:w="9361" w:type="dxa"/>
            <w:gridSpan w:val="19"/>
            <w:noWrap/>
            <w:vAlign w:val="center"/>
          </w:tcPr>
          <w:p w14:paraId="632B2EE1" w14:textId="77777777" w:rsidR="005E77BC" w:rsidRDefault="005E77BC" w:rsidP="00031C2A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="009B2690">
              <w:t>Prozent</w:t>
            </w:r>
            <w:r w:rsidRPr="00A67A43">
              <w:t xml:space="preserve"> eingeräumt.</w:t>
            </w:r>
          </w:p>
          <w:p w14:paraId="0AB26374" w14:textId="77777777" w:rsidR="005E77BC" w:rsidRDefault="005E77BC" w:rsidP="00031C2A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789E1A53" w14:textId="77777777" w:rsidR="005E77BC" w:rsidRDefault="005E77BC" w:rsidP="00031C2A">
            <w:r>
              <w:t>Der Nachweis der Eigenschaft als Werkstätte für Behinderte ist mit dem Angebot zu führen.</w:t>
            </w:r>
          </w:p>
        </w:tc>
      </w:tr>
      <w:tr w:rsidR="005E77BC" w:rsidRPr="00520D3B" w14:paraId="54E91FA9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0D74CD00" w14:textId="77777777" w:rsidR="005E77BC" w:rsidRPr="00BB26FF" w:rsidRDefault="005E77BC" w:rsidP="00465E3B">
            <w:pPr>
              <w:pStyle w:val="berschrift1"/>
            </w:pPr>
            <w:r>
              <w:t>Zugelassene Angebotsabgabe</w:t>
            </w:r>
          </w:p>
        </w:tc>
      </w:tr>
      <w:tr w:rsidR="005E77BC" w:rsidRPr="00520D3B" w14:paraId="1266D834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E708C1C" w14:textId="77777777" w:rsidR="005E77BC" w:rsidRPr="00520D3B" w:rsidRDefault="005E77BC" w:rsidP="00031C2A"/>
        </w:tc>
        <w:tc>
          <w:tcPr>
            <w:tcW w:w="409" w:type="dxa"/>
            <w:gridSpan w:val="3"/>
            <w:noWrap/>
            <w:vAlign w:val="center"/>
          </w:tcPr>
          <w:p w14:paraId="0EBBCF5D" w14:textId="3F532AF2" w:rsidR="005E77BC" w:rsidRPr="00520D3B" w:rsidRDefault="00FA20FE" w:rsidP="00031C2A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1"/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2" w:type="dxa"/>
            <w:gridSpan w:val="16"/>
            <w:noWrap/>
            <w:vAlign w:val="center"/>
          </w:tcPr>
          <w:p w14:paraId="560ED74F" w14:textId="77777777" w:rsidR="005E77BC" w:rsidRDefault="005E77BC" w:rsidP="00031C2A">
            <w:r>
              <w:t>Elektronisch</w:t>
            </w:r>
          </w:p>
        </w:tc>
      </w:tr>
      <w:tr w:rsidR="005E77BC" w:rsidRPr="00520D3B" w14:paraId="08932DBA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E8108F4" w14:textId="77777777" w:rsidR="005E77BC" w:rsidRPr="00520D3B" w:rsidRDefault="005E77BC" w:rsidP="00031C2A"/>
        </w:tc>
        <w:tc>
          <w:tcPr>
            <w:tcW w:w="409" w:type="dxa"/>
            <w:gridSpan w:val="3"/>
            <w:noWrap/>
            <w:vAlign w:val="center"/>
          </w:tcPr>
          <w:p w14:paraId="074125C0" w14:textId="77777777" w:rsidR="005E77BC" w:rsidRPr="00520D3B" w:rsidRDefault="005E77BC" w:rsidP="00031C2A"/>
        </w:tc>
        <w:tc>
          <w:tcPr>
            <w:tcW w:w="8952" w:type="dxa"/>
            <w:gridSpan w:val="16"/>
            <w:noWrap/>
            <w:vAlign w:val="center"/>
          </w:tcPr>
          <w:p w14:paraId="6951F790" w14:textId="451E27AD" w:rsidR="005E77BC" w:rsidRDefault="00221A2F" w:rsidP="003E4E90">
            <w:pPr>
              <w:tabs>
                <w:tab w:val="left" w:pos="1354"/>
                <w:tab w:val="left" w:pos="5181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 w:rsidR="005E77BC">
              <w:t xml:space="preserve"> in Textform</w:t>
            </w:r>
            <w:r w:rsidR="005E77BC">
              <w:tab/>
            </w:r>
            <w:r w:rsidR="005E77BC" w:rsidRPr="00520D3B"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77BC" w:rsidRPr="00520D3B">
              <w:instrText xml:space="preserve"> FORMCHECKBOX </w:instrText>
            </w:r>
            <w:r>
              <w:fldChar w:fldCharType="separate"/>
            </w:r>
            <w:r w:rsidR="005E77BC" w:rsidRPr="00520D3B">
              <w:fldChar w:fldCharType="end"/>
            </w:r>
            <w:r w:rsidR="005E77BC">
              <w:t xml:space="preserve"> mit </w:t>
            </w:r>
            <w:r w:rsidR="005E77BC" w:rsidRPr="00520D3B">
              <w:t>fortgeschrittener</w:t>
            </w:r>
            <w:r w:rsidR="005E77BC">
              <w:t>/m</w:t>
            </w:r>
            <w:r w:rsidR="005E77BC" w:rsidRPr="00520D3B">
              <w:t xml:space="preserve"> Signatur</w:t>
            </w:r>
            <w:r w:rsidR="005E77BC">
              <w:t>/Siegel</w:t>
            </w:r>
            <w:r w:rsidR="005E77BC">
              <w:tab/>
            </w:r>
            <w:r w:rsidR="005E77BC" w:rsidRPr="00520D3B"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77BC" w:rsidRPr="00520D3B">
              <w:instrText xml:space="preserve"> FORMCHECKBOX </w:instrText>
            </w:r>
            <w:r>
              <w:fldChar w:fldCharType="separate"/>
            </w:r>
            <w:r w:rsidR="005E77BC" w:rsidRPr="00520D3B">
              <w:fldChar w:fldCharType="end"/>
            </w:r>
            <w:r w:rsidR="005E77BC">
              <w:t xml:space="preserve"> mit </w:t>
            </w:r>
            <w:r w:rsidR="005E77BC" w:rsidRPr="00520D3B">
              <w:t>qualifizierter</w:t>
            </w:r>
            <w:r w:rsidR="005E77BC">
              <w:t>/m</w:t>
            </w:r>
            <w:r w:rsidR="005E77BC" w:rsidRPr="00520D3B">
              <w:t xml:space="preserve"> Signatur</w:t>
            </w:r>
            <w:r w:rsidR="005E77BC">
              <w:t>/Siegel</w:t>
            </w:r>
          </w:p>
        </w:tc>
      </w:tr>
      <w:tr w:rsidR="005E77BC" w:rsidRPr="00520D3B" w14:paraId="01879DBC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14DE6F4" w14:textId="77777777" w:rsidR="005E77BC" w:rsidRPr="00520D3B" w:rsidRDefault="005E77BC" w:rsidP="00031C2A"/>
        </w:tc>
        <w:tc>
          <w:tcPr>
            <w:tcW w:w="9361" w:type="dxa"/>
            <w:gridSpan w:val="19"/>
            <w:noWrap/>
            <w:vAlign w:val="center"/>
          </w:tcPr>
          <w:p w14:paraId="74A1E2D3" w14:textId="77777777" w:rsidR="005E77BC" w:rsidRPr="00520D3B" w:rsidRDefault="005E77BC" w:rsidP="00F809DB">
            <w:pPr>
              <w:pStyle w:val="FormatvorlageVor6Pt"/>
            </w:pPr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5E77BC" w:rsidRPr="00520D3B" w14:paraId="4B1CFBD5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ABAEA1F" w14:textId="77777777" w:rsidR="005E77BC" w:rsidRPr="00520D3B" w:rsidRDefault="005E77BC" w:rsidP="00031C2A"/>
        </w:tc>
        <w:tc>
          <w:tcPr>
            <w:tcW w:w="9361" w:type="dxa"/>
            <w:gridSpan w:val="19"/>
            <w:noWrap/>
            <w:vAlign w:val="center"/>
          </w:tcPr>
          <w:p w14:paraId="7FB48345" w14:textId="77777777" w:rsidR="005E77BC" w:rsidRPr="00520D3B" w:rsidDel="00535BB3" w:rsidRDefault="005E77BC" w:rsidP="00F809DB">
            <w:pPr>
              <w:pStyle w:val="FormatvorlageVor6Pt"/>
            </w:pPr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übermitteln.</w:t>
            </w:r>
          </w:p>
        </w:tc>
      </w:tr>
      <w:tr w:rsidR="005E77BC" w:rsidRPr="00520D3B" w14:paraId="29A8DDD2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1F5E755" w14:textId="77777777" w:rsidR="005E77BC" w:rsidRPr="00520D3B" w:rsidRDefault="005E77BC" w:rsidP="00031C2A"/>
        </w:tc>
        <w:tc>
          <w:tcPr>
            <w:tcW w:w="409" w:type="dxa"/>
            <w:gridSpan w:val="3"/>
            <w:noWrap/>
            <w:vAlign w:val="center"/>
          </w:tcPr>
          <w:p w14:paraId="41B87043" w14:textId="08DB8977" w:rsidR="005E77BC" w:rsidRPr="00520D3B" w:rsidRDefault="00221A2F" w:rsidP="00031C2A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end"/>
            </w:r>
            <w:bookmarkEnd w:id="7"/>
          </w:p>
        </w:tc>
        <w:tc>
          <w:tcPr>
            <w:tcW w:w="8952" w:type="dxa"/>
            <w:gridSpan w:val="16"/>
            <w:noWrap/>
            <w:vAlign w:val="center"/>
          </w:tcPr>
          <w:p w14:paraId="5BB77FA6" w14:textId="77777777" w:rsidR="005E77BC" w:rsidRDefault="005E77BC" w:rsidP="00D249E6">
            <w:r>
              <w:t>Schriftlich</w:t>
            </w:r>
          </w:p>
        </w:tc>
      </w:tr>
      <w:tr w:rsidR="005E77BC" w:rsidRPr="00520D3B" w14:paraId="326C4726" w14:textId="77777777" w:rsidTr="0088034D">
        <w:trPr>
          <w:gridAfter w:val="1"/>
          <w:wAfter w:w="23" w:type="dxa"/>
          <w:trHeight w:val="679"/>
        </w:trPr>
        <w:tc>
          <w:tcPr>
            <w:tcW w:w="567" w:type="dxa"/>
            <w:noWrap/>
            <w:tcMar>
              <w:left w:w="28" w:type="dxa"/>
            </w:tcMar>
          </w:tcPr>
          <w:p w14:paraId="4E5284F3" w14:textId="77777777" w:rsidR="005E77BC" w:rsidRPr="00586235" w:rsidRDefault="005E77BC" w:rsidP="00A67A43">
            <w:pPr>
              <w:jc w:val="left"/>
              <w:rPr>
                <w:b/>
              </w:rPr>
            </w:pPr>
          </w:p>
        </w:tc>
        <w:tc>
          <w:tcPr>
            <w:tcW w:w="9361" w:type="dxa"/>
            <w:gridSpan w:val="19"/>
            <w:noWrap/>
            <w:vAlign w:val="center"/>
          </w:tcPr>
          <w:p w14:paraId="4EC338F1" w14:textId="77777777" w:rsidR="005E77BC" w:rsidRDefault="005E77BC" w:rsidP="00F809DB">
            <w:pPr>
              <w:pStyle w:val="FormatvorlageVor6Pt"/>
            </w:pPr>
            <w:r>
              <w:t>D</w:t>
            </w:r>
            <w:r w:rsidRPr="00520D3B">
              <w:t>as bei</w:t>
            </w:r>
            <w:r>
              <w:t>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</w:t>
            </w:r>
            <w:r>
              <w:t xml:space="preserve"> </w:t>
            </w:r>
            <w:r w:rsidRPr="00520D3B">
              <w:t xml:space="preserve">in verschlossenem Umschlag bis zum </w:t>
            </w:r>
            <w:r>
              <w:t>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5E77BC" w:rsidRPr="00520D3B" w14:paraId="0418B0A0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</w:tcPr>
          <w:p w14:paraId="7EF24F39" w14:textId="77777777" w:rsidR="005E77BC" w:rsidRPr="00EB3AE5" w:rsidRDefault="005E77BC" w:rsidP="00EB3AE5"/>
        </w:tc>
        <w:tc>
          <w:tcPr>
            <w:tcW w:w="452" w:type="dxa"/>
            <w:gridSpan w:val="4"/>
            <w:noWrap/>
            <w:vAlign w:val="center"/>
          </w:tcPr>
          <w:p w14:paraId="30D6366B" w14:textId="77777777" w:rsidR="005E77BC" w:rsidRPr="00520D3B" w:rsidRDefault="001A0596" w:rsidP="00EB3AE5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8909" w:type="dxa"/>
            <w:gridSpan w:val="15"/>
            <w:vAlign w:val="center"/>
          </w:tcPr>
          <w:p w14:paraId="24F27253" w14:textId="77777777" w:rsidR="005E77BC" w:rsidRPr="00520D3B" w:rsidRDefault="005E77BC" w:rsidP="00EB3AE5">
            <w:r>
              <w:t>siehe Briefkopf</w:t>
            </w:r>
          </w:p>
        </w:tc>
      </w:tr>
      <w:tr w:rsidR="005E77BC" w:rsidRPr="00520D3B" w14:paraId="67135C5C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</w:tcPr>
          <w:p w14:paraId="423C8EC4" w14:textId="77777777" w:rsidR="005E77BC" w:rsidRPr="00EB3AE5" w:rsidRDefault="005E77BC" w:rsidP="00EB3AE5"/>
        </w:tc>
        <w:tc>
          <w:tcPr>
            <w:tcW w:w="452" w:type="dxa"/>
            <w:gridSpan w:val="4"/>
            <w:noWrap/>
            <w:vAlign w:val="center"/>
          </w:tcPr>
          <w:p w14:paraId="283DC83A" w14:textId="77777777" w:rsidR="005E77BC" w:rsidRPr="00520D3B" w:rsidRDefault="005E77BC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1A2F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6"/>
            <w:vAlign w:val="center"/>
          </w:tcPr>
          <w:p w14:paraId="6537166F" w14:textId="77777777" w:rsidR="005E77BC" w:rsidRPr="00520D3B" w:rsidRDefault="005E77BC" w:rsidP="00EB3AE5">
            <w:r>
              <w:t>Stelle:</w:t>
            </w:r>
          </w:p>
        </w:tc>
        <w:tc>
          <w:tcPr>
            <w:tcW w:w="7917" w:type="dxa"/>
            <w:gridSpan w:val="9"/>
            <w:vMerge w:val="restart"/>
            <w:vAlign w:val="center"/>
          </w:tcPr>
          <w:p w14:paraId="0D649777" w14:textId="77777777" w:rsidR="005E77BC" w:rsidRPr="00520D3B" w:rsidRDefault="005E77BC" w:rsidP="00EB3AE5"/>
        </w:tc>
      </w:tr>
      <w:tr w:rsidR="005E77BC" w:rsidRPr="00520D3B" w14:paraId="78AEFCA1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</w:tcPr>
          <w:p w14:paraId="6CCB3519" w14:textId="77777777" w:rsidR="005E77BC" w:rsidRPr="00EB3AE5" w:rsidRDefault="005E77BC" w:rsidP="00EB3AE5"/>
        </w:tc>
        <w:tc>
          <w:tcPr>
            <w:tcW w:w="452" w:type="dxa"/>
            <w:gridSpan w:val="4"/>
            <w:noWrap/>
            <w:vAlign w:val="center"/>
          </w:tcPr>
          <w:p w14:paraId="4AC0EDB4" w14:textId="77777777" w:rsidR="005E77BC" w:rsidRPr="00520D3B" w:rsidRDefault="005E77BC" w:rsidP="00EB3AE5"/>
        </w:tc>
        <w:tc>
          <w:tcPr>
            <w:tcW w:w="992" w:type="dxa"/>
            <w:gridSpan w:val="6"/>
            <w:vAlign w:val="center"/>
          </w:tcPr>
          <w:p w14:paraId="666BE256" w14:textId="77777777" w:rsidR="005E77BC" w:rsidRPr="00520D3B" w:rsidRDefault="005E77BC" w:rsidP="00EB3AE5"/>
        </w:tc>
        <w:tc>
          <w:tcPr>
            <w:tcW w:w="7917" w:type="dxa"/>
            <w:gridSpan w:val="9"/>
            <w:vMerge/>
            <w:vAlign w:val="center"/>
          </w:tcPr>
          <w:p w14:paraId="53D6F62D" w14:textId="77777777" w:rsidR="005E77BC" w:rsidRPr="00520D3B" w:rsidRDefault="005E77BC" w:rsidP="00EB3AE5"/>
        </w:tc>
      </w:tr>
      <w:tr w:rsidR="005E77BC" w:rsidRPr="00520D3B" w14:paraId="5BAC9FF8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</w:tcPr>
          <w:p w14:paraId="6C1E95FC" w14:textId="77777777" w:rsidR="005E77BC" w:rsidRPr="00EB3AE5" w:rsidRDefault="005E77BC" w:rsidP="00EB3AE5"/>
        </w:tc>
        <w:tc>
          <w:tcPr>
            <w:tcW w:w="452" w:type="dxa"/>
            <w:gridSpan w:val="4"/>
            <w:noWrap/>
            <w:vAlign w:val="center"/>
          </w:tcPr>
          <w:p w14:paraId="6C6CDB28" w14:textId="77777777" w:rsidR="005E77BC" w:rsidRPr="00520D3B" w:rsidRDefault="005E77BC" w:rsidP="00EB3AE5"/>
        </w:tc>
        <w:tc>
          <w:tcPr>
            <w:tcW w:w="992" w:type="dxa"/>
            <w:gridSpan w:val="6"/>
            <w:vAlign w:val="center"/>
          </w:tcPr>
          <w:p w14:paraId="27207C0D" w14:textId="77777777" w:rsidR="005E77BC" w:rsidRDefault="005E77BC" w:rsidP="00EB3AE5"/>
          <w:p w14:paraId="2443D591" w14:textId="77777777" w:rsidR="00147627" w:rsidRDefault="00147627" w:rsidP="00EB3AE5"/>
          <w:p w14:paraId="5964E328" w14:textId="77777777" w:rsidR="00147627" w:rsidRDefault="00147627" w:rsidP="00EB3AE5"/>
          <w:p w14:paraId="0E6B5A50" w14:textId="77777777" w:rsidR="00147627" w:rsidRDefault="00147627" w:rsidP="00EB3AE5"/>
          <w:p w14:paraId="47746E4D" w14:textId="77777777" w:rsidR="00147627" w:rsidRDefault="00147627" w:rsidP="00EB3AE5"/>
          <w:p w14:paraId="58B86580" w14:textId="77777777" w:rsidR="00147627" w:rsidRDefault="00147627" w:rsidP="00EB3AE5"/>
          <w:p w14:paraId="351ABE0F" w14:textId="77777777" w:rsidR="00147627" w:rsidRDefault="00147627" w:rsidP="00EB3AE5"/>
          <w:p w14:paraId="5DFA2821" w14:textId="77777777" w:rsidR="00147627" w:rsidRDefault="00147627" w:rsidP="00EB3AE5"/>
          <w:p w14:paraId="60E25C4B" w14:textId="77777777" w:rsidR="00147627" w:rsidRPr="00520D3B" w:rsidRDefault="00147627" w:rsidP="00EB3AE5"/>
        </w:tc>
        <w:tc>
          <w:tcPr>
            <w:tcW w:w="7917" w:type="dxa"/>
            <w:gridSpan w:val="9"/>
            <w:vMerge/>
            <w:vAlign w:val="center"/>
          </w:tcPr>
          <w:p w14:paraId="66FB8F12" w14:textId="77777777" w:rsidR="005E77BC" w:rsidRPr="00520D3B" w:rsidRDefault="005E77BC" w:rsidP="00EB3AE5"/>
        </w:tc>
      </w:tr>
      <w:tr w:rsidR="005E77BC" w:rsidRPr="00520D3B" w14:paraId="07AEC8B4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</w:tcPr>
          <w:p w14:paraId="0881E5A8" w14:textId="77777777" w:rsidR="005E77BC" w:rsidRPr="00EB3AE5" w:rsidRDefault="005E77BC" w:rsidP="00EB3AE5"/>
        </w:tc>
        <w:tc>
          <w:tcPr>
            <w:tcW w:w="9361" w:type="dxa"/>
            <w:gridSpan w:val="19"/>
            <w:noWrap/>
            <w:vAlign w:val="center"/>
          </w:tcPr>
          <w:p w14:paraId="7A541B78" w14:textId="77777777" w:rsidR="005E77BC" w:rsidRPr="00520D3B" w:rsidRDefault="005E77BC" w:rsidP="00EB3AE5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>des Bieters und der Angabe</w:t>
            </w:r>
          </w:p>
        </w:tc>
      </w:tr>
      <w:tr w:rsidR="005E77BC" w:rsidRPr="00EB3AE5" w14:paraId="531835CC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56497A" w14:textId="77777777" w:rsidR="005E77BC" w:rsidRPr="00EB3AE5" w:rsidRDefault="005E77BC" w:rsidP="00520D3B"/>
        </w:tc>
        <w:tc>
          <w:tcPr>
            <w:tcW w:w="9361" w:type="dxa"/>
            <w:gridSpan w:val="19"/>
            <w:tcBorders>
              <w:bottom w:val="single" w:sz="4" w:space="0" w:color="808080"/>
            </w:tcBorders>
            <w:noWrap/>
            <w:vAlign w:val="center"/>
          </w:tcPr>
          <w:p w14:paraId="244DADFB" w14:textId="77777777" w:rsidR="005E77BC" w:rsidRPr="00EB3AE5" w:rsidRDefault="005E77BC" w:rsidP="00520D3B">
            <w:r>
              <w:t>„Angebot für</w:t>
            </w:r>
          </w:p>
        </w:tc>
      </w:tr>
      <w:tr w:rsidR="00A32791" w:rsidRPr="00A67A43" w14:paraId="43399A73" w14:textId="77777777" w:rsidTr="00AA47BA">
        <w:trPr>
          <w:gridAfter w:val="1"/>
          <w:wAfter w:w="23" w:type="dxa"/>
          <w:trHeight w:val="284"/>
        </w:trPr>
        <w:tc>
          <w:tcPr>
            <w:tcW w:w="567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D4B51D" w14:textId="77777777" w:rsidR="00A32791" w:rsidRPr="00A67A43" w:rsidRDefault="00A32791" w:rsidP="00A32791">
            <w:pPr>
              <w:rPr>
                <w:b/>
                <w:sz w:val="16"/>
                <w:szCs w:val="16"/>
              </w:rPr>
            </w:pPr>
          </w:p>
        </w:tc>
        <w:tc>
          <w:tcPr>
            <w:tcW w:w="1727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53509DB" w14:textId="77777777" w:rsidR="00A32791" w:rsidRPr="00147627" w:rsidRDefault="00147627" w:rsidP="00A32791">
            <w:pPr>
              <w:rPr>
                <w:sz w:val="16"/>
                <w:szCs w:val="16"/>
              </w:rPr>
            </w:pPr>
            <w:r w:rsidRPr="00147627">
              <w:rPr>
                <w:sz w:val="16"/>
                <w:szCs w:val="16"/>
              </w:rPr>
              <w:t>Maßnahmennummer</w:t>
            </w:r>
          </w:p>
        </w:tc>
        <w:tc>
          <w:tcPr>
            <w:tcW w:w="7634" w:type="dxa"/>
            <w:gridSpan w:val="8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2EC7D4C0" w14:textId="15A977DC" w:rsidR="00A32791" w:rsidRPr="00147627" w:rsidRDefault="00CD3046" w:rsidP="00A327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Lieferleistung</w:t>
            </w:r>
          </w:p>
        </w:tc>
      </w:tr>
      <w:tr w:rsidR="00FA20FE" w:rsidRPr="00520D3B" w14:paraId="70EDFAF4" w14:textId="77777777" w:rsidTr="00AA47BA">
        <w:trPr>
          <w:gridAfter w:val="1"/>
          <w:wAfter w:w="23" w:type="dxa"/>
          <w:trHeight w:val="284"/>
        </w:trPr>
        <w:tc>
          <w:tcPr>
            <w:tcW w:w="567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E6F94F" w14:textId="77777777" w:rsidR="00FA20FE" w:rsidRPr="00EB3AE5" w:rsidRDefault="00FA20FE" w:rsidP="00FA20FE"/>
        </w:tc>
        <w:tc>
          <w:tcPr>
            <w:tcW w:w="1727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F702C6" w14:textId="1DB73F54" w:rsidR="00FA20FE" w:rsidRPr="00FA20FE" w:rsidRDefault="00FA20FE" w:rsidP="00FA20FE">
            <w:pPr>
              <w:rPr>
                <w:sz w:val="16"/>
                <w:szCs w:val="16"/>
              </w:rPr>
            </w:pPr>
            <w:r w:rsidRPr="00FA20FE">
              <w:rPr>
                <w:sz w:val="16"/>
                <w:szCs w:val="16"/>
              </w:rPr>
              <w:t>KB-Fuhrpark 2026/</w:t>
            </w:r>
            <w:r w:rsidR="00CD3046">
              <w:rPr>
                <w:sz w:val="16"/>
                <w:szCs w:val="16"/>
              </w:rPr>
              <w:t>4</w:t>
            </w:r>
          </w:p>
        </w:tc>
        <w:tc>
          <w:tcPr>
            <w:tcW w:w="7634" w:type="dxa"/>
            <w:gridSpan w:val="8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322CD1" w14:textId="1A6AE603" w:rsidR="00FA20FE" w:rsidRPr="00CD3046" w:rsidRDefault="00CD3046" w:rsidP="00FA20FE">
            <w:pPr>
              <w:rPr>
                <w:sz w:val="16"/>
                <w:szCs w:val="16"/>
              </w:rPr>
            </w:pPr>
            <w:r w:rsidRPr="00CD3046">
              <w:rPr>
                <w:rFonts w:cs="Arial"/>
                <w:sz w:val="16"/>
                <w:szCs w:val="16"/>
              </w:rPr>
              <w:t>Lieferung LKW für vorhandenen Abrollcontaineraufbau und vorhandene Winterdienstausstattung, inklusive der Leistungserbringung vorhandene Aufbauten/Anbauten zu montieren</w:t>
            </w:r>
          </w:p>
        </w:tc>
      </w:tr>
      <w:tr w:rsidR="00147627" w:rsidRPr="00A67A43" w14:paraId="638E6AEC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C16935" w14:textId="77777777" w:rsidR="00147627" w:rsidRPr="00A67A43" w:rsidRDefault="00147627" w:rsidP="00147627">
            <w:pPr>
              <w:rPr>
                <w:b/>
                <w:sz w:val="16"/>
                <w:szCs w:val="16"/>
              </w:rPr>
            </w:pPr>
          </w:p>
        </w:tc>
        <w:tc>
          <w:tcPr>
            <w:tcW w:w="1727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3AEE1F26" w14:textId="77777777" w:rsidR="00147627" w:rsidRPr="006A5D4D" w:rsidRDefault="00147627" w:rsidP="001476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34" w:type="dxa"/>
            <w:gridSpan w:val="8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5C2DC93F" w14:textId="77777777" w:rsidR="00147627" w:rsidRPr="006A5D4D" w:rsidRDefault="00147627" w:rsidP="001476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C7185A" w:rsidRPr="00520D3B" w14:paraId="1E153B3E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A8D54B" w14:textId="77777777" w:rsidR="00C7185A" w:rsidRPr="00EB3AE5" w:rsidRDefault="00C7185A" w:rsidP="00C7185A"/>
        </w:tc>
        <w:tc>
          <w:tcPr>
            <w:tcW w:w="1727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D0B9E3A" w14:textId="58110A9A" w:rsidR="00C7185A" w:rsidRPr="00F2053D" w:rsidRDefault="00C7185A" w:rsidP="00C7185A">
            <w:pPr>
              <w:rPr>
                <w:sz w:val="18"/>
                <w:szCs w:val="18"/>
              </w:rPr>
            </w:pPr>
            <w:r w:rsidRPr="00FA20FE">
              <w:rPr>
                <w:sz w:val="16"/>
                <w:szCs w:val="16"/>
              </w:rPr>
              <w:t xml:space="preserve">KB-Fuhrpark </w:t>
            </w:r>
            <w:r w:rsidR="00CD3046">
              <w:rPr>
                <w:sz w:val="16"/>
                <w:szCs w:val="16"/>
              </w:rPr>
              <w:t>4</w:t>
            </w:r>
          </w:p>
        </w:tc>
        <w:tc>
          <w:tcPr>
            <w:tcW w:w="7634" w:type="dxa"/>
            <w:gridSpan w:val="8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E89E7E" w14:textId="68D933C2" w:rsidR="00C7185A" w:rsidRPr="00CD3046" w:rsidRDefault="00CD3046" w:rsidP="00C7185A">
            <w:pPr>
              <w:rPr>
                <w:rFonts w:cs="Arial"/>
                <w:sz w:val="16"/>
                <w:szCs w:val="16"/>
              </w:rPr>
            </w:pPr>
            <w:r w:rsidRPr="00CD3046">
              <w:rPr>
                <w:sz w:val="16"/>
                <w:szCs w:val="16"/>
              </w:rPr>
              <w:t xml:space="preserve">Beschaffung eines </w:t>
            </w:r>
            <w:r w:rsidRPr="00CD3046">
              <w:rPr>
                <w:rFonts w:cs="Arial"/>
                <w:sz w:val="16"/>
                <w:szCs w:val="16"/>
              </w:rPr>
              <w:t>LKW für vorhandenen Abrollcontaineraufbau und vorhandene Winterdienstausstattung</w:t>
            </w:r>
            <w:r w:rsidRPr="00CD3046">
              <w:rPr>
                <w:sz w:val="16"/>
                <w:szCs w:val="16"/>
              </w:rPr>
              <w:t xml:space="preserve"> für den Kommunalbetrieb</w:t>
            </w:r>
          </w:p>
        </w:tc>
      </w:tr>
      <w:tr w:rsidR="00147627" w:rsidRPr="00520D3B" w14:paraId="451AA312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F8E697B" w14:textId="77777777" w:rsidR="00147627" w:rsidRPr="00EB3AE5" w:rsidRDefault="00147627" w:rsidP="00147627"/>
        </w:tc>
        <w:tc>
          <w:tcPr>
            <w:tcW w:w="4656" w:type="dxa"/>
            <w:gridSpan w:val="12"/>
            <w:tcBorders>
              <w:top w:val="single" w:sz="4" w:space="0" w:color="808080"/>
            </w:tcBorders>
            <w:noWrap/>
            <w:vAlign w:val="center"/>
          </w:tcPr>
          <w:p w14:paraId="057150C1" w14:textId="77777777" w:rsidR="00147627" w:rsidRPr="00520D3B" w:rsidRDefault="00147627" w:rsidP="00147627"/>
        </w:tc>
        <w:tc>
          <w:tcPr>
            <w:tcW w:w="4705" w:type="dxa"/>
            <w:gridSpan w:val="7"/>
            <w:tcBorders>
              <w:top w:val="single" w:sz="4" w:space="0" w:color="808080"/>
            </w:tcBorders>
            <w:vAlign w:val="center"/>
          </w:tcPr>
          <w:p w14:paraId="6733B103" w14:textId="77777777" w:rsidR="00147627" w:rsidRPr="00520D3B" w:rsidRDefault="00147627" w:rsidP="00147627"/>
        </w:tc>
      </w:tr>
      <w:tr w:rsidR="00147627" w:rsidRPr="00520D3B" w14:paraId="117C65FD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9EEC15B" w14:textId="77777777" w:rsidR="00147627" w:rsidRPr="00586235" w:rsidRDefault="00147627" w:rsidP="00147627">
            <w:pPr>
              <w:rPr>
                <w:b/>
              </w:rPr>
            </w:pPr>
          </w:p>
        </w:tc>
        <w:tc>
          <w:tcPr>
            <w:tcW w:w="9361" w:type="dxa"/>
            <w:gridSpan w:val="19"/>
            <w:noWrap/>
            <w:vAlign w:val="center"/>
          </w:tcPr>
          <w:p w14:paraId="477C9567" w14:textId="77777777" w:rsidR="00147627" w:rsidRPr="00520D3B" w:rsidRDefault="00147627" w:rsidP="00147627">
            <w:r>
              <w:t>zu versehen, ggf. unter Verwendung eines bereit gestellten Kennzettels.</w:t>
            </w:r>
          </w:p>
        </w:tc>
      </w:tr>
      <w:tr w:rsidR="00147627" w:rsidRPr="00E44B1B" w14:paraId="51070355" w14:textId="77777777" w:rsidTr="0088034D">
        <w:trPr>
          <w:gridAfter w:val="1"/>
          <w:wAfter w:w="23" w:type="dxa"/>
          <w:trHeight w:val="14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C615F05" w14:textId="77777777" w:rsidR="00147627" w:rsidRDefault="00147627" w:rsidP="00147627">
            <w:pPr>
              <w:rPr>
                <w:b/>
              </w:rPr>
            </w:pPr>
          </w:p>
        </w:tc>
        <w:tc>
          <w:tcPr>
            <w:tcW w:w="9361" w:type="dxa"/>
            <w:gridSpan w:val="19"/>
            <w:noWrap/>
            <w:vAlign w:val="center"/>
          </w:tcPr>
          <w:p w14:paraId="6E8720EC" w14:textId="77777777" w:rsidR="00147627" w:rsidRPr="00E44B1B" w:rsidRDefault="00147627" w:rsidP="00147627">
            <w:pPr>
              <w:rPr>
                <w:b/>
              </w:rPr>
            </w:pPr>
          </w:p>
        </w:tc>
      </w:tr>
      <w:tr w:rsidR="00147627" w:rsidRPr="00E44B1B" w14:paraId="47ACC64F" w14:textId="77777777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0"/>
            <w:noWrap/>
            <w:tcMar>
              <w:left w:w="28" w:type="dxa"/>
            </w:tcMar>
            <w:vAlign w:val="center"/>
          </w:tcPr>
          <w:p w14:paraId="1517A8A0" w14:textId="77777777" w:rsidR="00147627" w:rsidRPr="00E44B1B" w:rsidRDefault="00147627" w:rsidP="00147627">
            <w:pPr>
              <w:pStyle w:val="berschrift1"/>
            </w:pPr>
            <w:r w:rsidRPr="00E44B1B">
              <w:t>Stelle, an die sich der Bewerber oder Bieter zur Nachprüfung behaupteter Verstöße gegen die Vergabebestimmungen wenden kann (Nachprüfungsstelle nach §</w:t>
            </w:r>
            <w:r>
              <w:t> </w:t>
            </w:r>
            <w:r w:rsidRPr="00E44B1B">
              <w:t>21 VOB/A):</w:t>
            </w:r>
          </w:p>
        </w:tc>
      </w:tr>
      <w:tr w:rsidR="00147627" w:rsidRPr="00520D3B" w14:paraId="275D74DD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A40A9C7" w14:textId="77777777" w:rsidR="00147627" w:rsidRPr="00520D3B" w:rsidRDefault="00147627" w:rsidP="00147627"/>
        </w:tc>
        <w:tc>
          <w:tcPr>
            <w:tcW w:w="9361" w:type="dxa"/>
            <w:gridSpan w:val="19"/>
            <w:noWrap/>
            <w:vAlign w:val="center"/>
          </w:tcPr>
          <w:p w14:paraId="2DBE1268" w14:textId="77777777" w:rsidR="00147627" w:rsidRDefault="00147627" w:rsidP="00147627">
            <w:r>
              <w:t>Vergabekammer Westfalen</w:t>
            </w:r>
          </w:p>
          <w:p w14:paraId="6FD4F4D3" w14:textId="77777777" w:rsidR="00147627" w:rsidRDefault="00147627" w:rsidP="00147627">
            <w:r>
              <w:t>Albrecht-Thaer-Straße 9</w:t>
            </w:r>
          </w:p>
          <w:p w14:paraId="57C122B6" w14:textId="77777777" w:rsidR="00147627" w:rsidRPr="00520D3B" w:rsidRDefault="00147627" w:rsidP="00147627">
            <w:r>
              <w:t>48147 Münster</w:t>
            </w:r>
          </w:p>
        </w:tc>
      </w:tr>
      <w:tr w:rsidR="00147627" w:rsidRPr="00520D3B" w14:paraId="42F1B799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7590678" w14:textId="77777777" w:rsidR="00147627" w:rsidRPr="00520D3B" w:rsidRDefault="00147627" w:rsidP="00147627"/>
        </w:tc>
        <w:tc>
          <w:tcPr>
            <w:tcW w:w="9361" w:type="dxa"/>
            <w:gridSpan w:val="19"/>
            <w:noWrap/>
            <w:vAlign w:val="center"/>
          </w:tcPr>
          <w:p w14:paraId="3D5A0EAC" w14:textId="77777777" w:rsidR="00147627" w:rsidRPr="00520D3B" w:rsidRDefault="00147627" w:rsidP="00147627"/>
        </w:tc>
      </w:tr>
      <w:tr w:rsidR="00147627" w:rsidRPr="00520D3B" w14:paraId="5DD0F6AB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E1D3DA0" w14:textId="77777777" w:rsidR="00147627" w:rsidRPr="00520D3B" w:rsidRDefault="00147627" w:rsidP="00147627"/>
        </w:tc>
        <w:tc>
          <w:tcPr>
            <w:tcW w:w="9361" w:type="dxa"/>
            <w:gridSpan w:val="19"/>
            <w:noWrap/>
            <w:vAlign w:val="center"/>
          </w:tcPr>
          <w:p w14:paraId="52D2032F" w14:textId="77777777" w:rsidR="00147627" w:rsidRPr="00520D3B" w:rsidRDefault="00147627" w:rsidP="00147627"/>
        </w:tc>
      </w:tr>
      <w:tr w:rsidR="00147627" w:rsidRPr="00560423" w14:paraId="231108FB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493DABC" w14:textId="77777777" w:rsidR="00147627" w:rsidRPr="00586235" w:rsidRDefault="00147627" w:rsidP="00147627">
            <w:pPr>
              <w:rPr>
                <w:b/>
              </w:rPr>
            </w:pPr>
          </w:p>
        </w:tc>
        <w:tc>
          <w:tcPr>
            <w:tcW w:w="9361" w:type="dxa"/>
            <w:gridSpan w:val="19"/>
            <w:noWrap/>
            <w:vAlign w:val="center"/>
          </w:tcPr>
          <w:p w14:paraId="273B2541" w14:textId="77777777" w:rsidR="00147627" w:rsidRPr="00560423" w:rsidRDefault="00147627" w:rsidP="00147627">
            <w:pPr>
              <w:rPr>
                <w:b/>
              </w:rPr>
            </w:pPr>
          </w:p>
        </w:tc>
      </w:tr>
      <w:tr w:rsidR="00147627" w:rsidRPr="00520D3B" w14:paraId="52CF3749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F923AE8" w14:textId="77777777" w:rsidR="00147627" w:rsidRPr="00586235" w:rsidRDefault="00147627" w:rsidP="00147627">
            <w:pPr>
              <w:rPr>
                <w:b/>
              </w:rPr>
            </w:pPr>
          </w:p>
        </w:tc>
        <w:tc>
          <w:tcPr>
            <w:tcW w:w="9361" w:type="dxa"/>
            <w:gridSpan w:val="19"/>
            <w:noWrap/>
            <w:vAlign w:val="center"/>
          </w:tcPr>
          <w:p w14:paraId="07EAB931" w14:textId="77777777" w:rsidR="00147627" w:rsidRPr="00520D3B" w:rsidRDefault="00147627" w:rsidP="00147627"/>
        </w:tc>
      </w:tr>
      <w:tr w:rsidR="00147627" w:rsidRPr="00520D3B" w14:paraId="21305CBB" w14:textId="77777777" w:rsidTr="0088034D">
        <w:trPr>
          <w:gridAfter w:val="1"/>
          <w:wAfter w:w="23" w:type="dxa"/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288C4FB" w14:textId="77777777" w:rsidR="00147627" w:rsidRPr="00586235" w:rsidRDefault="00147627" w:rsidP="00147627">
            <w:pPr>
              <w:rPr>
                <w:b/>
              </w:rPr>
            </w:pPr>
          </w:p>
        </w:tc>
        <w:tc>
          <w:tcPr>
            <w:tcW w:w="9361" w:type="dxa"/>
            <w:gridSpan w:val="19"/>
            <w:noWrap/>
            <w:vAlign w:val="center"/>
          </w:tcPr>
          <w:p w14:paraId="03F9CCBF" w14:textId="77777777" w:rsidR="00147627" w:rsidRPr="00520D3B" w:rsidRDefault="00147627" w:rsidP="00147627"/>
        </w:tc>
      </w:tr>
    </w:tbl>
    <w:p w14:paraId="57624541" w14:textId="77777777" w:rsidR="00332936" w:rsidRDefault="00332936" w:rsidP="00E44B1B"/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6CEA5" w14:textId="77777777" w:rsidR="00B849C3" w:rsidRDefault="00B849C3">
      <w:r>
        <w:separator/>
      </w:r>
    </w:p>
    <w:p w14:paraId="2CA2516E" w14:textId="77777777" w:rsidR="00B849C3" w:rsidRDefault="00B849C3"/>
    <w:p w14:paraId="6A1AB95B" w14:textId="77777777" w:rsidR="00B849C3" w:rsidRDefault="00B849C3"/>
  </w:endnote>
  <w:endnote w:type="continuationSeparator" w:id="0">
    <w:p w14:paraId="77F3BA9B" w14:textId="77777777" w:rsidR="00B849C3" w:rsidRDefault="00B849C3">
      <w:r>
        <w:continuationSeparator/>
      </w:r>
    </w:p>
    <w:p w14:paraId="5C4AB80E" w14:textId="77777777" w:rsidR="00B849C3" w:rsidRDefault="00B849C3"/>
    <w:p w14:paraId="3983D2B8" w14:textId="77777777" w:rsidR="00B849C3" w:rsidRDefault="00B849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849C3" w:rsidRPr="00D6072E" w14:paraId="6518721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247B672" w14:textId="77777777" w:rsidR="00B849C3" w:rsidRPr="00D6072E" w:rsidRDefault="00B849C3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42F33D7" w14:textId="77777777" w:rsidR="00B849C3" w:rsidRPr="00D6072E" w:rsidRDefault="00B849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7189250" wp14:editId="04B1FFED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1E4A5D5" w14:textId="77777777" w:rsidR="00B849C3" w:rsidRPr="00D6072E" w:rsidRDefault="00B849C3" w:rsidP="00C322A9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– Stand 2019</w:t>
          </w:r>
        </w:p>
      </w:tc>
      <w:tc>
        <w:tcPr>
          <w:tcW w:w="1440" w:type="dxa"/>
          <w:vAlign w:val="center"/>
        </w:tcPr>
        <w:p w14:paraId="1BBAB758" w14:textId="77777777" w:rsidR="00B849C3" w:rsidRPr="00D6072E" w:rsidRDefault="00B849C3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A7F32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A7F32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DD2B33" w14:textId="77777777" w:rsidR="00B849C3" w:rsidRPr="00AD584D" w:rsidRDefault="00B849C3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F3CD8" w14:textId="77777777" w:rsidR="00B849C3" w:rsidRDefault="00B849C3">
      <w:r>
        <w:separator/>
      </w:r>
    </w:p>
    <w:p w14:paraId="738E24F9" w14:textId="77777777" w:rsidR="00B849C3" w:rsidRDefault="00B849C3"/>
    <w:p w14:paraId="2F2D6410" w14:textId="77777777" w:rsidR="00B849C3" w:rsidRDefault="00B849C3"/>
  </w:footnote>
  <w:footnote w:type="continuationSeparator" w:id="0">
    <w:p w14:paraId="58AFEB4F" w14:textId="77777777" w:rsidR="00B849C3" w:rsidRDefault="00B849C3">
      <w:r>
        <w:continuationSeparator/>
      </w:r>
    </w:p>
    <w:p w14:paraId="6FE32351" w14:textId="77777777" w:rsidR="00B849C3" w:rsidRDefault="00B849C3"/>
    <w:p w14:paraId="77CED0A9" w14:textId="77777777" w:rsidR="00B849C3" w:rsidRDefault="00B849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DDE96" w14:textId="77777777" w:rsidR="00B849C3" w:rsidRDefault="00B849C3"/>
  <w:p w14:paraId="20A0EF52" w14:textId="77777777" w:rsidR="00B849C3" w:rsidRDefault="00B84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60CAF" w14:textId="77777777" w:rsidR="00B849C3" w:rsidRDefault="00B849C3">
    <w:pPr>
      <w:pStyle w:val="Kopfzeile"/>
    </w:pPr>
    <w:r>
      <w:t>211</w:t>
    </w:r>
  </w:p>
  <w:p w14:paraId="28217975" w14:textId="77777777" w:rsidR="00B849C3" w:rsidRDefault="00B849C3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66321211">
    <w:abstractNumId w:val="2"/>
  </w:num>
  <w:num w:numId="2" w16cid:durableId="91753951">
    <w:abstractNumId w:val="7"/>
  </w:num>
  <w:num w:numId="3" w16cid:durableId="1134444651">
    <w:abstractNumId w:val="10"/>
  </w:num>
  <w:num w:numId="4" w16cid:durableId="841316015">
    <w:abstractNumId w:val="22"/>
  </w:num>
  <w:num w:numId="5" w16cid:durableId="703939875">
    <w:abstractNumId w:val="13"/>
  </w:num>
  <w:num w:numId="6" w16cid:durableId="796483637">
    <w:abstractNumId w:val="4"/>
  </w:num>
  <w:num w:numId="7" w16cid:durableId="567807660">
    <w:abstractNumId w:val="17"/>
  </w:num>
  <w:num w:numId="8" w16cid:durableId="1880779881">
    <w:abstractNumId w:val="12"/>
  </w:num>
  <w:num w:numId="9" w16cid:durableId="760108111">
    <w:abstractNumId w:val="21"/>
  </w:num>
  <w:num w:numId="10" w16cid:durableId="954754735">
    <w:abstractNumId w:val="6"/>
  </w:num>
  <w:num w:numId="11" w16cid:durableId="451242911">
    <w:abstractNumId w:val="16"/>
  </w:num>
  <w:num w:numId="12" w16cid:durableId="707875416">
    <w:abstractNumId w:val="16"/>
  </w:num>
  <w:num w:numId="13" w16cid:durableId="413748633">
    <w:abstractNumId w:val="16"/>
  </w:num>
  <w:num w:numId="14" w16cid:durableId="1570186164">
    <w:abstractNumId w:val="16"/>
  </w:num>
  <w:num w:numId="15" w16cid:durableId="1736776618">
    <w:abstractNumId w:val="16"/>
  </w:num>
  <w:num w:numId="16" w16cid:durableId="1361928869">
    <w:abstractNumId w:val="3"/>
  </w:num>
  <w:num w:numId="17" w16cid:durableId="610088957">
    <w:abstractNumId w:val="3"/>
  </w:num>
  <w:num w:numId="18" w16cid:durableId="1583025956">
    <w:abstractNumId w:val="18"/>
  </w:num>
  <w:num w:numId="19" w16cid:durableId="1248731788">
    <w:abstractNumId w:val="1"/>
  </w:num>
  <w:num w:numId="20" w16cid:durableId="688797342">
    <w:abstractNumId w:val="11"/>
  </w:num>
  <w:num w:numId="21" w16cid:durableId="403532986">
    <w:abstractNumId w:val="15"/>
  </w:num>
  <w:num w:numId="22" w16cid:durableId="2029090641">
    <w:abstractNumId w:val="8"/>
  </w:num>
  <w:num w:numId="23" w16cid:durableId="653412187">
    <w:abstractNumId w:val="19"/>
  </w:num>
  <w:num w:numId="24" w16cid:durableId="286010698">
    <w:abstractNumId w:val="5"/>
  </w:num>
  <w:num w:numId="25" w16cid:durableId="847257198">
    <w:abstractNumId w:val="20"/>
  </w:num>
  <w:num w:numId="26" w16cid:durableId="832719131">
    <w:abstractNumId w:val="14"/>
  </w:num>
  <w:num w:numId="27" w16cid:durableId="1067411154">
    <w:abstractNumId w:val="0"/>
  </w:num>
  <w:num w:numId="28" w16cid:durableId="1264339175">
    <w:abstractNumId w:val="9"/>
  </w:num>
  <w:num w:numId="29" w16cid:durableId="293409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2F51"/>
    <w:rsid w:val="00013BC9"/>
    <w:rsid w:val="00025EC6"/>
    <w:rsid w:val="0002662E"/>
    <w:rsid w:val="00027B40"/>
    <w:rsid w:val="00031C2A"/>
    <w:rsid w:val="0003658C"/>
    <w:rsid w:val="000368A2"/>
    <w:rsid w:val="00041F01"/>
    <w:rsid w:val="00042817"/>
    <w:rsid w:val="00047B0F"/>
    <w:rsid w:val="00056E5B"/>
    <w:rsid w:val="00062638"/>
    <w:rsid w:val="00072574"/>
    <w:rsid w:val="00077DD0"/>
    <w:rsid w:val="0008020D"/>
    <w:rsid w:val="00081305"/>
    <w:rsid w:val="0009487C"/>
    <w:rsid w:val="00096FC8"/>
    <w:rsid w:val="000A42AA"/>
    <w:rsid w:val="000B2BDE"/>
    <w:rsid w:val="000C135E"/>
    <w:rsid w:val="000C69C4"/>
    <w:rsid w:val="000E2231"/>
    <w:rsid w:val="000E4747"/>
    <w:rsid w:val="000E61F1"/>
    <w:rsid w:val="000F24B0"/>
    <w:rsid w:val="000F2E80"/>
    <w:rsid w:val="000F3FA7"/>
    <w:rsid w:val="00101564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C79"/>
    <w:rsid w:val="00131725"/>
    <w:rsid w:val="00136EEA"/>
    <w:rsid w:val="001426F7"/>
    <w:rsid w:val="00142C53"/>
    <w:rsid w:val="001460FB"/>
    <w:rsid w:val="00146CAD"/>
    <w:rsid w:val="00147627"/>
    <w:rsid w:val="00150050"/>
    <w:rsid w:val="00150D09"/>
    <w:rsid w:val="0015129E"/>
    <w:rsid w:val="001542A3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A0596"/>
    <w:rsid w:val="001A414F"/>
    <w:rsid w:val="001A6205"/>
    <w:rsid w:val="001A72C2"/>
    <w:rsid w:val="001A7F32"/>
    <w:rsid w:val="001B705C"/>
    <w:rsid w:val="001C509D"/>
    <w:rsid w:val="001C5934"/>
    <w:rsid w:val="001D401F"/>
    <w:rsid w:val="001D4EA6"/>
    <w:rsid w:val="001D5063"/>
    <w:rsid w:val="001E0C92"/>
    <w:rsid w:val="001E0E8A"/>
    <w:rsid w:val="001E55CE"/>
    <w:rsid w:val="001F077F"/>
    <w:rsid w:val="001F24B9"/>
    <w:rsid w:val="001F47CC"/>
    <w:rsid w:val="002020D8"/>
    <w:rsid w:val="002040EE"/>
    <w:rsid w:val="002077F5"/>
    <w:rsid w:val="0021144E"/>
    <w:rsid w:val="00217454"/>
    <w:rsid w:val="00221A2F"/>
    <w:rsid w:val="00224704"/>
    <w:rsid w:val="00224B21"/>
    <w:rsid w:val="00230EF1"/>
    <w:rsid w:val="00231ED1"/>
    <w:rsid w:val="00235CFA"/>
    <w:rsid w:val="00236C5E"/>
    <w:rsid w:val="00240E87"/>
    <w:rsid w:val="002423D4"/>
    <w:rsid w:val="002469C6"/>
    <w:rsid w:val="002517FD"/>
    <w:rsid w:val="002538F5"/>
    <w:rsid w:val="002613CA"/>
    <w:rsid w:val="00262B97"/>
    <w:rsid w:val="00263542"/>
    <w:rsid w:val="00270316"/>
    <w:rsid w:val="002705E3"/>
    <w:rsid w:val="002748DF"/>
    <w:rsid w:val="00275337"/>
    <w:rsid w:val="00275FEE"/>
    <w:rsid w:val="00285AE2"/>
    <w:rsid w:val="002868DB"/>
    <w:rsid w:val="00286B1B"/>
    <w:rsid w:val="00292CEC"/>
    <w:rsid w:val="00293711"/>
    <w:rsid w:val="002A5204"/>
    <w:rsid w:val="002A6065"/>
    <w:rsid w:val="002A6640"/>
    <w:rsid w:val="002A6900"/>
    <w:rsid w:val="002B0BC9"/>
    <w:rsid w:val="002B0BF2"/>
    <w:rsid w:val="002B5EC9"/>
    <w:rsid w:val="002B6BA0"/>
    <w:rsid w:val="002C05CA"/>
    <w:rsid w:val="002C0F7B"/>
    <w:rsid w:val="002C403D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2590"/>
    <w:rsid w:val="00303EB6"/>
    <w:rsid w:val="003042CB"/>
    <w:rsid w:val="0031054A"/>
    <w:rsid w:val="0031099F"/>
    <w:rsid w:val="00312DED"/>
    <w:rsid w:val="0031358C"/>
    <w:rsid w:val="0032450D"/>
    <w:rsid w:val="00324B11"/>
    <w:rsid w:val="00327302"/>
    <w:rsid w:val="00327698"/>
    <w:rsid w:val="00332936"/>
    <w:rsid w:val="00336261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9581D"/>
    <w:rsid w:val="00397A5B"/>
    <w:rsid w:val="003A36E9"/>
    <w:rsid w:val="003A405D"/>
    <w:rsid w:val="003A70CB"/>
    <w:rsid w:val="003A7F99"/>
    <w:rsid w:val="003B3093"/>
    <w:rsid w:val="003B33D9"/>
    <w:rsid w:val="003B41D6"/>
    <w:rsid w:val="003B4F49"/>
    <w:rsid w:val="003B6317"/>
    <w:rsid w:val="003D256C"/>
    <w:rsid w:val="003D2FD8"/>
    <w:rsid w:val="003D3E99"/>
    <w:rsid w:val="003D48C5"/>
    <w:rsid w:val="003D4C0E"/>
    <w:rsid w:val="003E2CD4"/>
    <w:rsid w:val="003E48D8"/>
    <w:rsid w:val="003E4E90"/>
    <w:rsid w:val="003E7E5A"/>
    <w:rsid w:val="003F68E9"/>
    <w:rsid w:val="00400CB4"/>
    <w:rsid w:val="00404F83"/>
    <w:rsid w:val="0041002A"/>
    <w:rsid w:val="00415355"/>
    <w:rsid w:val="00424038"/>
    <w:rsid w:val="0043040D"/>
    <w:rsid w:val="00433A1E"/>
    <w:rsid w:val="004340BE"/>
    <w:rsid w:val="004402EF"/>
    <w:rsid w:val="00440D9A"/>
    <w:rsid w:val="00444BCA"/>
    <w:rsid w:val="00446160"/>
    <w:rsid w:val="0044789F"/>
    <w:rsid w:val="00450963"/>
    <w:rsid w:val="0045228F"/>
    <w:rsid w:val="00454471"/>
    <w:rsid w:val="0045726B"/>
    <w:rsid w:val="00462810"/>
    <w:rsid w:val="00463790"/>
    <w:rsid w:val="00465207"/>
    <w:rsid w:val="00465E3B"/>
    <w:rsid w:val="0047055A"/>
    <w:rsid w:val="004706DA"/>
    <w:rsid w:val="00473D03"/>
    <w:rsid w:val="00474356"/>
    <w:rsid w:val="004749BE"/>
    <w:rsid w:val="004775A5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0A51"/>
    <w:rsid w:val="004D36E6"/>
    <w:rsid w:val="004E2885"/>
    <w:rsid w:val="004E3711"/>
    <w:rsid w:val="004E6A9B"/>
    <w:rsid w:val="0050306C"/>
    <w:rsid w:val="005055F5"/>
    <w:rsid w:val="00520D3B"/>
    <w:rsid w:val="005234ED"/>
    <w:rsid w:val="00526901"/>
    <w:rsid w:val="00527D2A"/>
    <w:rsid w:val="00532591"/>
    <w:rsid w:val="00532EE8"/>
    <w:rsid w:val="005333C9"/>
    <w:rsid w:val="00533F77"/>
    <w:rsid w:val="00535BB3"/>
    <w:rsid w:val="00536184"/>
    <w:rsid w:val="00543B14"/>
    <w:rsid w:val="0055242C"/>
    <w:rsid w:val="005539DF"/>
    <w:rsid w:val="00555D83"/>
    <w:rsid w:val="00560423"/>
    <w:rsid w:val="00570C55"/>
    <w:rsid w:val="005712F2"/>
    <w:rsid w:val="00573601"/>
    <w:rsid w:val="00576C66"/>
    <w:rsid w:val="00586235"/>
    <w:rsid w:val="0058666D"/>
    <w:rsid w:val="00587299"/>
    <w:rsid w:val="0059372F"/>
    <w:rsid w:val="005A1E83"/>
    <w:rsid w:val="005A5216"/>
    <w:rsid w:val="005A730A"/>
    <w:rsid w:val="005B0FD1"/>
    <w:rsid w:val="005B1E7B"/>
    <w:rsid w:val="005B7CC0"/>
    <w:rsid w:val="005C41DA"/>
    <w:rsid w:val="005C5D44"/>
    <w:rsid w:val="005C78FC"/>
    <w:rsid w:val="005C7D6D"/>
    <w:rsid w:val="005D7262"/>
    <w:rsid w:val="005E103F"/>
    <w:rsid w:val="005E3E96"/>
    <w:rsid w:val="005E44BC"/>
    <w:rsid w:val="005E5814"/>
    <w:rsid w:val="005E6098"/>
    <w:rsid w:val="005E77BC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3846"/>
    <w:rsid w:val="00627FE6"/>
    <w:rsid w:val="00630DC2"/>
    <w:rsid w:val="006339EF"/>
    <w:rsid w:val="00640260"/>
    <w:rsid w:val="00642B17"/>
    <w:rsid w:val="00643351"/>
    <w:rsid w:val="006454C7"/>
    <w:rsid w:val="006550C4"/>
    <w:rsid w:val="006577DA"/>
    <w:rsid w:val="0066119D"/>
    <w:rsid w:val="00667DCD"/>
    <w:rsid w:val="00671257"/>
    <w:rsid w:val="00674897"/>
    <w:rsid w:val="00674A7C"/>
    <w:rsid w:val="00694431"/>
    <w:rsid w:val="006967D9"/>
    <w:rsid w:val="006971DA"/>
    <w:rsid w:val="006A2437"/>
    <w:rsid w:val="006A5AED"/>
    <w:rsid w:val="006A5D4D"/>
    <w:rsid w:val="006B28BB"/>
    <w:rsid w:val="006B44D2"/>
    <w:rsid w:val="006B7CF1"/>
    <w:rsid w:val="006D70A3"/>
    <w:rsid w:val="006E0531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72ED"/>
    <w:rsid w:val="0073099A"/>
    <w:rsid w:val="00734EDE"/>
    <w:rsid w:val="007378AC"/>
    <w:rsid w:val="0074027B"/>
    <w:rsid w:val="00751C7C"/>
    <w:rsid w:val="007633C2"/>
    <w:rsid w:val="00766B7A"/>
    <w:rsid w:val="0077264C"/>
    <w:rsid w:val="00773560"/>
    <w:rsid w:val="0078009A"/>
    <w:rsid w:val="0078194F"/>
    <w:rsid w:val="00785501"/>
    <w:rsid w:val="00796756"/>
    <w:rsid w:val="00797AE3"/>
    <w:rsid w:val="007A44F4"/>
    <w:rsid w:val="007A46E0"/>
    <w:rsid w:val="007B35D8"/>
    <w:rsid w:val="007B6485"/>
    <w:rsid w:val="007B65FA"/>
    <w:rsid w:val="007E2BC8"/>
    <w:rsid w:val="007E3A25"/>
    <w:rsid w:val="007E51AB"/>
    <w:rsid w:val="007E75E9"/>
    <w:rsid w:val="007F5207"/>
    <w:rsid w:val="007F6278"/>
    <w:rsid w:val="00800ED1"/>
    <w:rsid w:val="00803BDD"/>
    <w:rsid w:val="008127FC"/>
    <w:rsid w:val="00813DE8"/>
    <w:rsid w:val="0081768A"/>
    <w:rsid w:val="00821BBE"/>
    <w:rsid w:val="008371BD"/>
    <w:rsid w:val="008375C9"/>
    <w:rsid w:val="008528B0"/>
    <w:rsid w:val="00865368"/>
    <w:rsid w:val="00866450"/>
    <w:rsid w:val="008673A6"/>
    <w:rsid w:val="00875C3F"/>
    <w:rsid w:val="0088034D"/>
    <w:rsid w:val="00882D6E"/>
    <w:rsid w:val="00892250"/>
    <w:rsid w:val="008937A7"/>
    <w:rsid w:val="008A13F3"/>
    <w:rsid w:val="008A649D"/>
    <w:rsid w:val="008B1F06"/>
    <w:rsid w:val="008B3046"/>
    <w:rsid w:val="008B7D31"/>
    <w:rsid w:val="008C25CA"/>
    <w:rsid w:val="008C629B"/>
    <w:rsid w:val="008C6341"/>
    <w:rsid w:val="008D550D"/>
    <w:rsid w:val="008D61B5"/>
    <w:rsid w:val="008D764D"/>
    <w:rsid w:val="008E12D3"/>
    <w:rsid w:val="008F41F1"/>
    <w:rsid w:val="008F43B5"/>
    <w:rsid w:val="008F52AA"/>
    <w:rsid w:val="008F5FF7"/>
    <w:rsid w:val="008F6547"/>
    <w:rsid w:val="008F68CB"/>
    <w:rsid w:val="008F7380"/>
    <w:rsid w:val="00905B2B"/>
    <w:rsid w:val="00906EC9"/>
    <w:rsid w:val="00910F0B"/>
    <w:rsid w:val="00911621"/>
    <w:rsid w:val="0092027E"/>
    <w:rsid w:val="0092441E"/>
    <w:rsid w:val="00927092"/>
    <w:rsid w:val="00927236"/>
    <w:rsid w:val="00937BB8"/>
    <w:rsid w:val="00942F38"/>
    <w:rsid w:val="00954D7D"/>
    <w:rsid w:val="00956322"/>
    <w:rsid w:val="00962412"/>
    <w:rsid w:val="00963607"/>
    <w:rsid w:val="00963FFC"/>
    <w:rsid w:val="00970AD0"/>
    <w:rsid w:val="00970D5A"/>
    <w:rsid w:val="00970DC7"/>
    <w:rsid w:val="0097166A"/>
    <w:rsid w:val="00973CD6"/>
    <w:rsid w:val="00974A2D"/>
    <w:rsid w:val="009833BC"/>
    <w:rsid w:val="009871BD"/>
    <w:rsid w:val="0098721A"/>
    <w:rsid w:val="0099679F"/>
    <w:rsid w:val="009A214D"/>
    <w:rsid w:val="009A3215"/>
    <w:rsid w:val="009B2690"/>
    <w:rsid w:val="009B5231"/>
    <w:rsid w:val="009C14BE"/>
    <w:rsid w:val="009C40B4"/>
    <w:rsid w:val="009D4C9D"/>
    <w:rsid w:val="009D552B"/>
    <w:rsid w:val="009F1112"/>
    <w:rsid w:val="009F331A"/>
    <w:rsid w:val="009F3477"/>
    <w:rsid w:val="009F3F45"/>
    <w:rsid w:val="00A00872"/>
    <w:rsid w:val="00A01216"/>
    <w:rsid w:val="00A03CD0"/>
    <w:rsid w:val="00A05603"/>
    <w:rsid w:val="00A07357"/>
    <w:rsid w:val="00A13DA4"/>
    <w:rsid w:val="00A16EED"/>
    <w:rsid w:val="00A16F0D"/>
    <w:rsid w:val="00A20980"/>
    <w:rsid w:val="00A250A6"/>
    <w:rsid w:val="00A25D0A"/>
    <w:rsid w:val="00A32791"/>
    <w:rsid w:val="00A32B2D"/>
    <w:rsid w:val="00A37F0D"/>
    <w:rsid w:val="00A40086"/>
    <w:rsid w:val="00A50735"/>
    <w:rsid w:val="00A5084B"/>
    <w:rsid w:val="00A560C6"/>
    <w:rsid w:val="00A62068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1C14"/>
    <w:rsid w:val="00AA7232"/>
    <w:rsid w:val="00AB00AC"/>
    <w:rsid w:val="00AB424A"/>
    <w:rsid w:val="00AC3D7E"/>
    <w:rsid w:val="00AC56D5"/>
    <w:rsid w:val="00AC7F2D"/>
    <w:rsid w:val="00AD48AD"/>
    <w:rsid w:val="00AD535F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4604D"/>
    <w:rsid w:val="00B60037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849C3"/>
    <w:rsid w:val="00B90482"/>
    <w:rsid w:val="00B9692F"/>
    <w:rsid w:val="00B96ADB"/>
    <w:rsid w:val="00B978A0"/>
    <w:rsid w:val="00BA15F2"/>
    <w:rsid w:val="00BA4729"/>
    <w:rsid w:val="00BA5E42"/>
    <w:rsid w:val="00BB18A4"/>
    <w:rsid w:val="00BB2134"/>
    <w:rsid w:val="00BB26FF"/>
    <w:rsid w:val="00BB2F8E"/>
    <w:rsid w:val="00BC056B"/>
    <w:rsid w:val="00BC14D7"/>
    <w:rsid w:val="00BC546E"/>
    <w:rsid w:val="00BD57B0"/>
    <w:rsid w:val="00BE17D6"/>
    <w:rsid w:val="00BE3462"/>
    <w:rsid w:val="00BE4F20"/>
    <w:rsid w:val="00BE52D0"/>
    <w:rsid w:val="00BE536C"/>
    <w:rsid w:val="00BE7FD1"/>
    <w:rsid w:val="00BF62FF"/>
    <w:rsid w:val="00BF635E"/>
    <w:rsid w:val="00BF730D"/>
    <w:rsid w:val="00C0229D"/>
    <w:rsid w:val="00C035DA"/>
    <w:rsid w:val="00C06D6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5FA9"/>
    <w:rsid w:val="00C41D3C"/>
    <w:rsid w:val="00C42341"/>
    <w:rsid w:val="00C44039"/>
    <w:rsid w:val="00C54257"/>
    <w:rsid w:val="00C568C8"/>
    <w:rsid w:val="00C67F3D"/>
    <w:rsid w:val="00C708F6"/>
    <w:rsid w:val="00C7185A"/>
    <w:rsid w:val="00C764C5"/>
    <w:rsid w:val="00C81EA7"/>
    <w:rsid w:val="00C836BF"/>
    <w:rsid w:val="00C90A31"/>
    <w:rsid w:val="00C92740"/>
    <w:rsid w:val="00C92EA2"/>
    <w:rsid w:val="00CC02A9"/>
    <w:rsid w:val="00CC32AC"/>
    <w:rsid w:val="00CC79D7"/>
    <w:rsid w:val="00CD0F2E"/>
    <w:rsid w:val="00CD3046"/>
    <w:rsid w:val="00CD41F0"/>
    <w:rsid w:val="00CD54C7"/>
    <w:rsid w:val="00CD6013"/>
    <w:rsid w:val="00CE0836"/>
    <w:rsid w:val="00CE2D29"/>
    <w:rsid w:val="00CF1B9C"/>
    <w:rsid w:val="00CF31C6"/>
    <w:rsid w:val="00CF64C4"/>
    <w:rsid w:val="00CF7C2B"/>
    <w:rsid w:val="00D00C3D"/>
    <w:rsid w:val="00D05C74"/>
    <w:rsid w:val="00D103D8"/>
    <w:rsid w:val="00D103F6"/>
    <w:rsid w:val="00D14444"/>
    <w:rsid w:val="00D200E3"/>
    <w:rsid w:val="00D22589"/>
    <w:rsid w:val="00D22B18"/>
    <w:rsid w:val="00D23914"/>
    <w:rsid w:val="00D249E6"/>
    <w:rsid w:val="00D24A8C"/>
    <w:rsid w:val="00D25C49"/>
    <w:rsid w:val="00D43345"/>
    <w:rsid w:val="00D47A73"/>
    <w:rsid w:val="00D47EAE"/>
    <w:rsid w:val="00D55173"/>
    <w:rsid w:val="00D6072E"/>
    <w:rsid w:val="00D61623"/>
    <w:rsid w:val="00D61B46"/>
    <w:rsid w:val="00D61E68"/>
    <w:rsid w:val="00D636FE"/>
    <w:rsid w:val="00D64703"/>
    <w:rsid w:val="00D71FCB"/>
    <w:rsid w:val="00D753B0"/>
    <w:rsid w:val="00D76D75"/>
    <w:rsid w:val="00DA2137"/>
    <w:rsid w:val="00DA276D"/>
    <w:rsid w:val="00DA4F7B"/>
    <w:rsid w:val="00DA7F65"/>
    <w:rsid w:val="00DB380D"/>
    <w:rsid w:val="00DB3C45"/>
    <w:rsid w:val="00DB6C0D"/>
    <w:rsid w:val="00DC2EA6"/>
    <w:rsid w:val="00DC4158"/>
    <w:rsid w:val="00DC7813"/>
    <w:rsid w:val="00DC7E08"/>
    <w:rsid w:val="00DE0383"/>
    <w:rsid w:val="00DE2F64"/>
    <w:rsid w:val="00DE420C"/>
    <w:rsid w:val="00DF7B57"/>
    <w:rsid w:val="00E013FC"/>
    <w:rsid w:val="00E02FAA"/>
    <w:rsid w:val="00E03FB0"/>
    <w:rsid w:val="00E042A5"/>
    <w:rsid w:val="00E04A2C"/>
    <w:rsid w:val="00E102A8"/>
    <w:rsid w:val="00E1115D"/>
    <w:rsid w:val="00E11887"/>
    <w:rsid w:val="00E14507"/>
    <w:rsid w:val="00E15C7B"/>
    <w:rsid w:val="00E2176A"/>
    <w:rsid w:val="00E23117"/>
    <w:rsid w:val="00E322E9"/>
    <w:rsid w:val="00E35557"/>
    <w:rsid w:val="00E44B1B"/>
    <w:rsid w:val="00E47E26"/>
    <w:rsid w:val="00E557DF"/>
    <w:rsid w:val="00E56EB9"/>
    <w:rsid w:val="00E578EB"/>
    <w:rsid w:val="00E57C59"/>
    <w:rsid w:val="00E6087B"/>
    <w:rsid w:val="00E641DE"/>
    <w:rsid w:val="00E75514"/>
    <w:rsid w:val="00E82F50"/>
    <w:rsid w:val="00E85EBB"/>
    <w:rsid w:val="00E921B9"/>
    <w:rsid w:val="00E93AF0"/>
    <w:rsid w:val="00E94C72"/>
    <w:rsid w:val="00E95BCA"/>
    <w:rsid w:val="00EA49E8"/>
    <w:rsid w:val="00EA5658"/>
    <w:rsid w:val="00EB3AE5"/>
    <w:rsid w:val="00EC5353"/>
    <w:rsid w:val="00EC5A94"/>
    <w:rsid w:val="00EC7AED"/>
    <w:rsid w:val="00ED2CB8"/>
    <w:rsid w:val="00ED7C19"/>
    <w:rsid w:val="00EE0229"/>
    <w:rsid w:val="00EE0B93"/>
    <w:rsid w:val="00EE2D15"/>
    <w:rsid w:val="00EE71A9"/>
    <w:rsid w:val="00EF6A40"/>
    <w:rsid w:val="00F020DC"/>
    <w:rsid w:val="00F12663"/>
    <w:rsid w:val="00F1271A"/>
    <w:rsid w:val="00F133C2"/>
    <w:rsid w:val="00F14CC5"/>
    <w:rsid w:val="00F2053D"/>
    <w:rsid w:val="00F21669"/>
    <w:rsid w:val="00F32C49"/>
    <w:rsid w:val="00F33DD9"/>
    <w:rsid w:val="00F35A80"/>
    <w:rsid w:val="00F35DAE"/>
    <w:rsid w:val="00F36274"/>
    <w:rsid w:val="00F43570"/>
    <w:rsid w:val="00F45C41"/>
    <w:rsid w:val="00F46694"/>
    <w:rsid w:val="00F46C0D"/>
    <w:rsid w:val="00F51E69"/>
    <w:rsid w:val="00F55389"/>
    <w:rsid w:val="00F61118"/>
    <w:rsid w:val="00F6279E"/>
    <w:rsid w:val="00F66DF5"/>
    <w:rsid w:val="00F67AAE"/>
    <w:rsid w:val="00F72F1C"/>
    <w:rsid w:val="00F74653"/>
    <w:rsid w:val="00F749AB"/>
    <w:rsid w:val="00F77542"/>
    <w:rsid w:val="00F809DB"/>
    <w:rsid w:val="00F83B4C"/>
    <w:rsid w:val="00F84735"/>
    <w:rsid w:val="00F87130"/>
    <w:rsid w:val="00F92CF7"/>
    <w:rsid w:val="00FA0151"/>
    <w:rsid w:val="00FA0916"/>
    <w:rsid w:val="00FA1DB7"/>
    <w:rsid w:val="00FA20FE"/>
    <w:rsid w:val="00FA6865"/>
    <w:rsid w:val="00FB131E"/>
    <w:rsid w:val="00FB36DA"/>
    <w:rsid w:val="00FB37F2"/>
    <w:rsid w:val="00FC0982"/>
    <w:rsid w:val="00FC1057"/>
    <w:rsid w:val="00FC114E"/>
    <w:rsid w:val="00FC4ADC"/>
    <w:rsid w:val="00FD31CB"/>
    <w:rsid w:val="00FD49AF"/>
    <w:rsid w:val="00FE41B9"/>
    <w:rsid w:val="00FE5D36"/>
    <w:rsid w:val="00FF4496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  <w14:docId w14:val="7DC3CBD9"/>
  <w15:docId w15:val="{AB8CDFFD-F722-4A4C-9ECE-DE17454C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60037"/>
    <w:pPr>
      <w:numPr>
        <w:numId w:val="17"/>
      </w:numPr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  <w:style w:type="paragraph" w:customStyle="1" w:styleId="FormatvorlageVor6Pt">
    <w:name w:val="Formatvorlage Vor:  6 Pt."/>
    <w:basedOn w:val="Standard"/>
    <w:rsid w:val="00973CD6"/>
    <w:pPr>
      <w:spacing w:before="60" w:after="60"/>
    </w:pPr>
  </w:style>
  <w:style w:type="paragraph" w:styleId="NurText">
    <w:name w:val="Plain Text"/>
    <w:basedOn w:val="Standard"/>
    <w:link w:val="NurTextZchn"/>
    <w:uiPriority w:val="99"/>
    <w:semiHidden/>
    <w:unhideWhenUsed/>
    <w:rsid w:val="00327302"/>
    <w:pPr>
      <w:keepNext w:val="0"/>
      <w:jc w:val="left"/>
    </w:pPr>
    <w:rPr>
      <w:rFonts w:eastAsiaTheme="minorHAns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27302"/>
    <w:rPr>
      <w:rFonts w:ascii="Arial" w:eastAsiaTheme="minorHAnsi" w:hAnsi="Arial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15DD2-A743-4461-900C-F83C2B17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4</Pages>
  <Words>735</Words>
  <Characters>6192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Ruster, Axel</cp:lastModifiedBy>
  <cp:revision>3</cp:revision>
  <cp:lastPrinted>2025-01-23T15:02:00Z</cp:lastPrinted>
  <dcterms:created xsi:type="dcterms:W3CDTF">2026-09-03T14:21:00Z</dcterms:created>
  <dcterms:modified xsi:type="dcterms:W3CDTF">2026-09-09T13:56:00Z</dcterms:modified>
</cp:coreProperties>
</file>